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17B39" w14:textId="1EB9953A" w:rsidR="00C0066C" w:rsidRPr="003158A7" w:rsidRDefault="00C0066C" w:rsidP="00C0066C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bookmarkStart w:id="0" w:name="_Hlk109899260"/>
      <w:bookmarkStart w:id="1" w:name="_Hlk209515731"/>
      <w:r w:rsidRPr="003158A7">
        <w:rPr>
          <w:b/>
          <w:noProof/>
          <w:sz w:val="24"/>
          <w:szCs w:val="24"/>
        </w:rPr>
        <w:t>3GPP TSG-RAN WG</w:t>
      </w:r>
      <w:r w:rsidR="00E564A5" w:rsidRPr="003158A7">
        <w:rPr>
          <w:b/>
          <w:noProof/>
          <w:sz w:val="24"/>
          <w:szCs w:val="24"/>
        </w:rPr>
        <w:t>3</w:t>
      </w:r>
      <w:r w:rsidRPr="003158A7">
        <w:rPr>
          <w:b/>
          <w:noProof/>
          <w:sz w:val="24"/>
          <w:szCs w:val="24"/>
        </w:rPr>
        <w:t xml:space="preserve"> Meeting #</w:t>
      </w:r>
      <w:r w:rsidR="0019260E" w:rsidRPr="003158A7">
        <w:rPr>
          <w:b/>
          <w:noProof/>
          <w:sz w:val="24"/>
          <w:szCs w:val="24"/>
        </w:rPr>
        <w:t>12</w:t>
      </w:r>
      <w:r w:rsidR="007F1F7D" w:rsidRPr="003158A7">
        <w:rPr>
          <w:rFonts w:hint="eastAsia"/>
          <w:b/>
          <w:noProof/>
          <w:sz w:val="24"/>
          <w:szCs w:val="24"/>
          <w:lang w:eastAsia="zh-CN"/>
        </w:rPr>
        <w:t>9</w:t>
      </w:r>
      <w:r w:rsidR="00BE54FC" w:rsidRPr="003158A7">
        <w:rPr>
          <w:rFonts w:hint="eastAsia"/>
          <w:b/>
          <w:noProof/>
          <w:sz w:val="24"/>
          <w:szCs w:val="24"/>
          <w:lang w:eastAsia="zh-CN"/>
        </w:rPr>
        <w:t>bis</w:t>
      </w:r>
      <w:r w:rsidRPr="003158A7">
        <w:rPr>
          <w:b/>
          <w:noProof/>
          <w:sz w:val="24"/>
          <w:szCs w:val="24"/>
        </w:rPr>
        <w:tab/>
      </w:r>
      <w:r w:rsidR="00831375" w:rsidRPr="003158A7">
        <w:rPr>
          <w:rFonts w:cs="Arial"/>
          <w:b/>
          <w:i/>
          <w:sz w:val="24"/>
          <w:szCs w:val="24"/>
          <w:lang w:val="en-US" w:eastAsia="zh-CN"/>
        </w:rPr>
        <w:t>R</w:t>
      </w:r>
      <w:r w:rsidR="00E564A5" w:rsidRPr="003158A7">
        <w:rPr>
          <w:rFonts w:cs="Arial"/>
          <w:b/>
          <w:i/>
          <w:sz w:val="24"/>
          <w:szCs w:val="24"/>
          <w:lang w:val="en-US" w:eastAsia="zh-CN"/>
        </w:rPr>
        <w:t>3</w:t>
      </w:r>
      <w:r w:rsidR="00831375" w:rsidRPr="003158A7">
        <w:rPr>
          <w:rFonts w:cs="Arial"/>
          <w:b/>
          <w:i/>
          <w:sz w:val="24"/>
          <w:szCs w:val="24"/>
          <w:lang w:val="en-US" w:eastAsia="zh-CN"/>
        </w:rPr>
        <w:t>-</w:t>
      </w:r>
      <w:r w:rsidR="003158A7" w:rsidRPr="003158A7">
        <w:rPr>
          <w:rFonts w:cs="Arial"/>
          <w:b/>
          <w:i/>
          <w:sz w:val="24"/>
          <w:szCs w:val="24"/>
          <w:lang w:val="en-US" w:eastAsia="zh-CN"/>
        </w:rPr>
        <w:t>25</w:t>
      </w:r>
      <w:r w:rsidR="003158A7" w:rsidRPr="003158A7">
        <w:rPr>
          <w:rFonts w:cs="Arial"/>
          <w:b/>
          <w:i/>
          <w:sz w:val="24"/>
          <w:szCs w:val="24"/>
          <w:lang w:val="en-US" w:eastAsia="zh-CN"/>
        </w:rPr>
        <w:t>6712</w:t>
      </w:r>
    </w:p>
    <w:bookmarkEnd w:id="0"/>
    <w:p w14:paraId="11BA7CAC" w14:textId="509E8B04" w:rsidR="00BE54FC" w:rsidRPr="003158A7" w:rsidRDefault="005F3993" w:rsidP="00BE54FC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3158A7">
        <w:rPr>
          <w:rFonts w:cs="Arial"/>
          <w:b/>
          <w:sz w:val="24"/>
          <w:szCs w:val="24"/>
          <w:lang w:val="de-DE"/>
        </w:rPr>
        <w:t>Prague, Czech Republic, 13</w:t>
      </w:r>
      <w:r w:rsidR="003B7250" w:rsidRPr="003158A7">
        <w:rPr>
          <w:rFonts w:cs="Arial"/>
          <w:b/>
          <w:sz w:val="24"/>
          <w:szCs w:val="24"/>
          <w:lang w:val="de-DE"/>
        </w:rPr>
        <w:t>th</w:t>
      </w:r>
      <w:r w:rsidRPr="003158A7">
        <w:rPr>
          <w:rFonts w:cs="Arial"/>
          <w:b/>
          <w:sz w:val="24"/>
          <w:szCs w:val="24"/>
          <w:lang w:val="de-DE"/>
        </w:rPr>
        <w:t xml:space="preserve"> – 17th October</w:t>
      </w:r>
      <w:r w:rsidR="007551E0" w:rsidRPr="003158A7">
        <w:rPr>
          <w:rFonts w:cs="Arial"/>
          <w:b/>
          <w:sz w:val="24"/>
          <w:szCs w:val="24"/>
          <w:lang w:val="de-DE"/>
        </w:rPr>
        <w:t>,</w:t>
      </w:r>
      <w:r w:rsidRPr="003158A7">
        <w:rPr>
          <w:rFonts w:cs="Arial"/>
          <w:b/>
          <w:sz w:val="24"/>
          <w:szCs w:val="24"/>
          <w:lang w:val="de-DE"/>
        </w:rPr>
        <w:t xml:space="preserve"> 2025</w:t>
      </w:r>
      <w:r w:rsidR="00BE54FC" w:rsidRPr="003158A7">
        <w:rPr>
          <w:rFonts w:cs="Arial"/>
          <w:b/>
          <w:sz w:val="24"/>
          <w:szCs w:val="24"/>
          <w:lang w:val="de-DE"/>
        </w:rPr>
        <w:tab/>
      </w:r>
    </w:p>
    <w:bookmarkEnd w:id="1"/>
    <w:p w14:paraId="4CDFF908" w14:textId="77777777" w:rsidR="0033673C" w:rsidRPr="003158A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771BA5CA" w:rsidR="0033673C" w:rsidRPr="003158A7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</w:r>
      <w:r w:rsidR="005F3993" w:rsidRPr="003158A7">
        <w:rPr>
          <w:rFonts w:cs="Arial"/>
          <w:b/>
          <w:bCs/>
          <w:sz w:val="24"/>
          <w:szCs w:val="24"/>
          <w:lang w:val="en-US" w:eastAsia="en-US"/>
        </w:rPr>
        <w:t>13.3</w:t>
      </w:r>
    </w:p>
    <w:p w14:paraId="05FFC86E" w14:textId="77777777" w:rsidR="0033673C" w:rsidRPr="003158A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4706A819" w:rsidR="0033673C" w:rsidRPr="003158A7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 xml:space="preserve">Discussion </w:t>
      </w:r>
      <w:bookmarkStart w:id="2" w:name="_Hlk126761937"/>
      <w:r w:rsidRPr="003158A7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2"/>
      <w:r w:rsidR="00E564A5" w:rsidRPr="003158A7">
        <w:rPr>
          <w:rFonts w:cs="Arial"/>
          <w:b/>
          <w:bCs/>
          <w:sz w:val="24"/>
          <w:szCs w:val="24"/>
          <w:lang w:val="en-US" w:eastAsia="en-US"/>
        </w:rPr>
        <w:t xml:space="preserve"> RAN3 impact of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E564A5" w:rsidRPr="003158A7">
        <w:rPr>
          <w:rFonts w:cs="Arial"/>
          <w:b/>
          <w:bCs/>
          <w:sz w:val="24"/>
          <w:szCs w:val="24"/>
          <w:lang w:val="en-US" w:eastAsia="en-US"/>
        </w:rPr>
        <w:t>gNB-based mono-static sensing</w:t>
      </w:r>
    </w:p>
    <w:p w14:paraId="0C9E2757" w14:textId="77777777" w:rsidR="0033673C" w:rsidRPr="003158A7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3158A7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3158A7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1"/>
        <w:numPr>
          <w:ilvl w:val="0"/>
          <w:numId w:val="8"/>
        </w:numPr>
      </w:pPr>
      <w:bookmarkStart w:id="3" w:name="_Ref488331639"/>
      <w:r w:rsidRPr="00CE0424">
        <w:t>Introduction</w:t>
      </w:r>
      <w:bookmarkEnd w:id="3"/>
    </w:p>
    <w:p w14:paraId="08F9649B" w14:textId="786443B6" w:rsidR="0033673C" w:rsidRDefault="0033673C" w:rsidP="0033673C">
      <w:pPr>
        <w:pStyle w:val="ac"/>
        <w:spacing w:beforeLines="50" w:before="120"/>
      </w:pPr>
      <w:bookmarkStart w:id="4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6D3C24">
        <w:t xml:space="preserve">5G-A </w:t>
      </w:r>
      <w:r w:rsidR="00E564A5">
        <w:t>ISAC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71457F0B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Study the procedures, signaling between RAN and CN to support ISAC [RAN3]</w:t>
            </w:r>
          </w:p>
          <w:p w14:paraId="1227BB31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</w:p>
          <w:p w14:paraId="1944F363" w14:textId="77777777" w:rsidR="00E564A5" w:rsidRPr="00E564A5" w:rsidRDefault="00E564A5" w:rsidP="00E564A5">
            <w:pPr>
              <w:spacing w:after="180"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Study network architecture for gNB-based mono-static sensing for UAV sensing target use cases [RAN3]</w:t>
            </w:r>
          </w:p>
          <w:p w14:paraId="0539D35E" w14:textId="77777777" w:rsidR="00E564A5" w:rsidRPr="00E564A5" w:rsidRDefault="00E564A5" w:rsidP="0037429B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Applicability to gNB bistatic sensing may be considered as part of this network architecture without additional architecture impacts.</w:t>
            </w:r>
          </w:p>
          <w:p w14:paraId="166E6BAF" w14:textId="77777777" w:rsidR="00E564A5" w:rsidRPr="00E564A5" w:rsidRDefault="00E564A5" w:rsidP="0037429B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lang w:val="en-US" w:eastAsia="ko-KR"/>
              </w:rPr>
              <w:t>No inter-gNB coordination will be studied.</w:t>
            </w:r>
          </w:p>
          <w:p w14:paraId="35B82138" w14:textId="77777777" w:rsidR="0033673C" w:rsidRPr="00E564A5" w:rsidRDefault="00E564A5" w:rsidP="0037429B">
            <w:pPr>
              <w:numPr>
                <w:ilvl w:val="0"/>
                <w:numId w:val="13"/>
              </w:numPr>
              <w:spacing w:after="180"/>
              <w:contextualSpacing/>
              <w:jc w:val="left"/>
              <w:rPr>
                <w:rFonts w:eastAsia="等线" w:cs="Arial"/>
                <w:bCs/>
                <w:lang w:eastAsia="en-GB"/>
              </w:rPr>
            </w:pPr>
            <w:r w:rsidRPr="00E564A5">
              <w:rPr>
                <w:rFonts w:eastAsia="等线" w:cs="Arial"/>
                <w:bCs/>
                <w:lang w:eastAsia="en-GB"/>
              </w:rPr>
              <w:t>Coordination with SA2 as necessary.</w:t>
            </w:r>
          </w:p>
          <w:p w14:paraId="044A5F71" w14:textId="636BB2D2" w:rsidR="00E564A5" w:rsidRPr="00E564A5" w:rsidRDefault="00E564A5" w:rsidP="00E564A5">
            <w:pPr>
              <w:spacing w:after="180"/>
              <w:ind w:left="720"/>
              <w:contextualSpacing/>
              <w:jc w:val="left"/>
              <w:rPr>
                <w:rFonts w:ascii="Times New Roman" w:eastAsia="等线" w:hAnsi="Times New Roman"/>
                <w:bCs/>
                <w:lang w:eastAsia="en-GB"/>
              </w:rPr>
            </w:pPr>
          </w:p>
        </w:tc>
      </w:tr>
    </w:tbl>
    <w:p w14:paraId="1527D42E" w14:textId="3B8F06F7" w:rsidR="006F0DD4" w:rsidRPr="00907067" w:rsidRDefault="0033673C" w:rsidP="0033673C">
      <w:pPr>
        <w:pStyle w:val="ac"/>
        <w:spacing w:beforeLines="50" w:before="120"/>
      </w:pPr>
      <w:r>
        <w:t xml:space="preserve">This contribution would like to provide our considerations on </w:t>
      </w:r>
      <w:r>
        <w:rPr>
          <w:rFonts w:hint="eastAsia"/>
        </w:rPr>
        <w:t>t</w:t>
      </w:r>
      <w:r w:rsidR="00E564A5">
        <w:t>hese</w:t>
      </w:r>
      <w:r>
        <w:t xml:space="preserve"> </w:t>
      </w:r>
      <w:r w:rsidR="002D0727">
        <w:rPr>
          <w:rFonts w:hint="eastAsia"/>
        </w:rPr>
        <w:t>o</w:t>
      </w:r>
      <w:r>
        <w:t>bjective</w:t>
      </w:r>
      <w:r w:rsidR="00E564A5">
        <w:t>s</w:t>
      </w:r>
      <w:r>
        <w:t>.</w:t>
      </w:r>
    </w:p>
    <w:p w14:paraId="7EF5F382" w14:textId="77777777" w:rsidR="0033673C" w:rsidRDefault="0033673C" w:rsidP="0033673C">
      <w:pPr>
        <w:pStyle w:val="1"/>
        <w:numPr>
          <w:ilvl w:val="0"/>
          <w:numId w:val="8"/>
        </w:numPr>
        <w:jc w:val="both"/>
      </w:pPr>
      <w:r w:rsidRPr="00CE0424">
        <w:t>Discussion</w:t>
      </w:r>
      <w:bookmarkEnd w:id="4"/>
    </w:p>
    <w:p w14:paraId="450A0FD6" w14:textId="5E3F6EBA" w:rsidR="00732F6D" w:rsidRPr="00732F6D" w:rsidRDefault="00732F6D" w:rsidP="00C4226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 w:rsidRPr="00732F6D">
        <w:rPr>
          <w:rFonts w:eastAsiaTheme="minorEastAsia" w:hint="eastAsia"/>
          <w:b/>
          <w:bCs/>
          <w:szCs w:val="24"/>
          <w:u w:val="single"/>
        </w:rPr>
        <w:t>U</w:t>
      </w:r>
      <w:r w:rsidRPr="00732F6D">
        <w:rPr>
          <w:rFonts w:eastAsiaTheme="minorEastAsia"/>
          <w:b/>
          <w:bCs/>
          <w:szCs w:val="24"/>
          <w:u w:val="single"/>
        </w:rPr>
        <w:t>AV use cases</w:t>
      </w:r>
    </w:p>
    <w:p w14:paraId="1F5E500C" w14:textId="2CC99954" w:rsidR="00C876CA" w:rsidRDefault="00C42260" w:rsidP="00C4226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According to the </w:t>
      </w:r>
      <w:r w:rsidRPr="008326AB">
        <w:t>Rel-</w:t>
      </w:r>
      <w:r>
        <w:t>20</w:t>
      </w:r>
      <w:r w:rsidRPr="008326AB">
        <w:t xml:space="preserve"> </w:t>
      </w:r>
      <w:r>
        <w:t>5G-A ISAC</w:t>
      </w:r>
      <w:r w:rsidRPr="008326AB">
        <w:t xml:space="preserve"> </w:t>
      </w:r>
      <w:r>
        <w:t>S</w:t>
      </w:r>
      <w:r w:rsidRPr="008326AB">
        <w:t>ID</w:t>
      </w:r>
      <w:r w:rsidR="00DE4070">
        <w:t xml:space="preserve"> [1]</w:t>
      </w:r>
      <w:r>
        <w:t>,</w:t>
      </w:r>
      <w:r>
        <w:rPr>
          <w:rFonts w:eastAsiaTheme="minorEastAsia"/>
          <w:szCs w:val="24"/>
        </w:rPr>
        <w:t xml:space="preserve"> the scopes of Rel-20 5G-A ISAC only include gNB-based mono-static sensing for the use case of UAV sensing target. </w:t>
      </w:r>
    </w:p>
    <w:p w14:paraId="2F863C95" w14:textId="77777777" w:rsidR="00100E17" w:rsidRDefault="00C42260" w:rsidP="00C4226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42260">
        <w:rPr>
          <w:rFonts w:eastAsiaTheme="minorEastAsia"/>
          <w:szCs w:val="24"/>
        </w:rPr>
        <w:t xml:space="preserve">In practical scenario, UAV regulation is essential, such as identifying unauthorized UAVs, where the sensing tasks include </w:t>
      </w:r>
      <w:r w:rsidR="00100E17">
        <w:rPr>
          <w:rFonts w:eastAsiaTheme="minorEastAsia"/>
          <w:szCs w:val="24"/>
        </w:rPr>
        <w:t>1/ to detect the UAV existence (e.g., for intrusion detection), and 2/ to track the UAV flying (e.g., for collision detection and warning)</w:t>
      </w:r>
      <w:r w:rsidRPr="00C42260">
        <w:rPr>
          <w:rFonts w:eastAsiaTheme="minorEastAsia"/>
          <w:szCs w:val="24"/>
        </w:rPr>
        <w:t xml:space="preserve">. </w:t>
      </w:r>
    </w:p>
    <w:p w14:paraId="1B30160E" w14:textId="77777777" w:rsidR="00D2025B" w:rsidRPr="00DB1BA6" w:rsidRDefault="00D2025B" w:rsidP="00D2025B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 xml:space="preserve">The use cases of UAV sensing target include </w:t>
      </w:r>
      <w:r w:rsidRPr="00194983">
        <w:rPr>
          <w:b/>
          <w:bCs/>
        </w:rPr>
        <w:t>1/ to detect the UAV existence (e.g., for intrusion detection), and 2/ to track the UAV flying (e.g., for collision detection and warning)</w:t>
      </w:r>
      <w:r>
        <w:rPr>
          <w:b/>
          <w:bCs/>
        </w:rPr>
        <w:t>.</w:t>
      </w:r>
    </w:p>
    <w:p w14:paraId="0B43594C" w14:textId="77777777" w:rsidR="00100E17" w:rsidRDefault="00C876CA" w:rsidP="00C4226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5" w:name="_Hlk208932637"/>
      <w:r>
        <w:rPr>
          <w:rFonts w:eastAsiaTheme="minorEastAsia"/>
          <w:szCs w:val="24"/>
        </w:rPr>
        <w:t xml:space="preserve">Based on TR 22.837 and TS 22.137, the requirements of detection and/or tracking of UAV are quite different from each other, which </w:t>
      </w:r>
      <w:r w:rsidR="00100E17">
        <w:rPr>
          <w:rFonts w:eastAsiaTheme="minorEastAsia"/>
          <w:szCs w:val="24"/>
        </w:rPr>
        <w:t>may lead to different design on the network architecture and its procedures and signalling</w:t>
      </w:r>
      <w:r>
        <w:rPr>
          <w:rFonts w:eastAsiaTheme="minorEastAsia"/>
          <w:szCs w:val="24"/>
        </w:rPr>
        <w:t>.</w:t>
      </w:r>
      <w:bookmarkEnd w:id="5"/>
      <w:r>
        <w:rPr>
          <w:rFonts w:eastAsiaTheme="minorEastAsia"/>
          <w:szCs w:val="24"/>
        </w:rPr>
        <w:t xml:space="preserve"> </w:t>
      </w:r>
    </w:p>
    <w:p w14:paraId="7D603EB4" w14:textId="7E1C93A8" w:rsidR="00100E17" w:rsidRDefault="00100E17" w:rsidP="00C4226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F</w:t>
      </w:r>
      <w:r>
        <w:rPr>
          <w:rFonts w:eastAsiaTheme="minorEastAsia"/>
          <w:szCs w:val="24"/>
        </w:rPr>
        <w:t xml:space="preserve">or example, </w:t>
      </w:r>
    </w:p>
    <w:p w14:paraId="5EE66EAD" w14:textId="41F10835" w:rsidR="00CA4967" w:rsidRDefault="00CA4967" w:rsidP="00CA4967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1/ For </w:t>
      </w:r>
      <w:r w:rsidR="00DB1BA6">
        <w:rPr>
          <w:rFonts w:eastAsiaTheme="minorEastAsia"/>
          <w:szCs w:val="24"/>
        </w:rPr>
        <w:t xml:space="preserve">the use case of </w:t>
      </w:r>
      <w:r>
        <w:rPr>
          <w:rFonts w:eastAsiaTheme="minorEastAsia"/>
          <w:szCs w:val="24"/>
        </w:rPr>
        <w:t>UAV</w:t>
      </w:r>
      <w:r w:rsidRPr="00C42260">
        <w:rPr>
          <w:rFonts w:eastAsiaTheme="minorEastAsia"/>
          <w:szCs w:val="24"/>
        </w:rPr>
        <w:t xml:space="preserve"> detection</w:t>
      </w:r>
      <w:r>
        <w:rPr>
          <w:rFonts w:eastAsiaTheme="minorEastAsia"/>
          <w:szCs w:val="24"/>
        </w:rPr>
        <w:t xml:space="preserve">, we only expect to </w:t>
      </w:r>
      <w:r w:rsidRPr="00C42260">
        <w:rPr>
          <w:rFonts w:eastAsiaTheme="minorEastAsia"/>
          <w:szCs w:val="24"/>
        </w:rPr>
        <w:t>identify the presence of targets</w:t>
      </w:r>
      <w:r>
        <w:rPr>
          <w:rFonts w:eastAsiaTheme="minorEastAsia"/>
          <w:szCs w:val="24"/>
        </w:rPr>
        <w:t>,</w:t>
      </w:r>
      <w:r w:rsidRPr="00C42260">
        <w:rPr>
          <w:rFonts w:eastAsiaTheme="minorEastAsia"/>
          <w:szCs w:val="24"/>
        </w:rPr>
        <w:t xml:space="preserve"> and</w:t>
      </w:r>
      <w:r>
        <w:rPr>
          <w:rFonts w:eastAsiaTheme="minorEastAsia"/>
          <w:szCs w:val="24"/>
        </w:rPr>
        <w:t xml:space="preserve"> optionally</w:t>
      </w:r>
      <w:r w:rsidRPr="00C42260">
        <w:rPr>
          <w:rFonts w:eastAsiaTheme="minorEastAsia"/>
          <w:szCs w:val="24"/>
        </w:rPr>
        <w:t xml:space="preserve"> determin</w:t>
      </w:r>
      <w:r>
        <w:rPr>
          <w:rFonts w:eastAsiaTheme="minorEastAsia"/>
          <w:szCs w:val="24"/>
        </w:rPr>
        <w:t>e</w:t>
      </w:r>
      <w:r w:rsidRPr="00C42260">
        <w:rPr>
          <w:rFonts w:eastAsiaTheme="minorEastAsia"/>
          <w:szCs w:val="24"/>
        </w:rPr>
        <w:t xml:space="preserve"> the number of existing targets in multi-target scenario</w:t>
      </w:r>
      <w:r>
        <w:rPr>
          <w:rFonts w:eastAsiaTheme="minorEastAsia"/>
          <w:szCs w:val="24"/>
        </w:rPr>
        <w:t xml:space="preserve">. In this case, event-based or </w:t>
      </w:r>
      <w:r w:rsidRPr="00CA4967">
        <w:rPr>
          <w:rFonts w:eastAsiaTheme="minorEastAsia"/>
          <w:szCs w:val="24"/>
        </w:rPr>
        <w:t>periodical</w:t>
      </w:r>
      <w:r>
        <w:rPr>
          <w:rFonts w:eastAsiaTheme="minorEastAsia"/>
          <w:szCs w:val="24"/>
        </w:rPr>
        <w:t xml:space="preserve"> reporting of sensing measurement </w:t>
      </w:r>
      <w:r w:rsidR="004F7DE8">
        <w:rPr>
          <w:rFonts w:eastAsiaTheme="minorEastAsia"/>
          <w:szCs w:val="24"/>
        </w:rPr>
        <w:t>results from gNB to Sensing Function is sufficient</w:t>
      </w:r>
      <w:r w:rsidR="00440401">
        <w:rPr>
          <w:rFonts w:eastAsiaTheme="minorEastAsia"/>
          <w:szCs w:val="24"/>
        </w:rPr>
        <w:t>, and it seems no significant issue from each WGs</w:t>
      </w:r>
      <w:r w:rsidR="004F7DE8">
        <w:rPr>
          <w:rFonts w:eastAsiaTheme="minorEastAsia"/>
          <w:szCs w:val="24"/>
        </w:rPr>
        <w:t xml:space="preserve">. </w:t>
      </w:r>
    </w:p>
    <w:p w14:paraId="4930C1B5" w14:textId="19ECC1F4" w:rsidR="00CA4967" w:rsidRDefault="00CA4967" w:rsidP="00CA4967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2/ However, for </w:t>
      </w:r>
      <w:r w:rsidR="00DB1BA6">
        <w:rPr>
          <w:rFonts w:eastAsiaTheme="minorEastAsia"/>
          <w:szCs w:val="24"/>
        </w:rPr>
        <w:t xml:space="preserve">the use case of </w:t>
      </w:r>
      <w:r>
        <w:rPr>
          <w:rFonts w:eastAsiaTheme="minorEastAsia"/>
          <w:szCs w:val="24"/>
        </w:rPr>
        <w:t xml:space="preserve">UAV tracking, on top of UAV detection, we further expect to keep tracking the UAV flying </w:t>
      </w:r>
      <w:r w:rsidRPr="00CA4967">
        <w:rPr>
          <w:rFonts w:eastAsiaTheme="minorEastAsia"/>
          <w:szCs w:val="24"/>
        </w:rPr>
        <w:t>continuously</w:t>
      </w:r>
      <w:r>
        <w:rPr>
          <w:rFonts w:eastAsiaTheme="minorEastAsia"/>
          <w:szCs w:val="24"/>
        </w:rPr>
        <w:t>, and identify and distinguish a certain UAV target uniquely in multi-target scenario.</w:t>
      </w:r>
      <w:r w:rsidR="004F7DE8">
        <w:rPr>
          <w:rFonts w:eastAsiaTheme="minorEastAsia"/>
          <w:szCs w:val="24"/>
        </w:rPr>
        <w:t xml:space="preserve"> </w:t>
      </w:r>
      <w:bookmarkStart w:id="6" w:name="OLE_LINK1"/>
      <w:r w:rsidR="004F7DE8">
        <w:rPr>
          <w:rFonts w:eastAsiaTheme="minorEastAsia"/>
          <w:szCs w:val="24"/>
        </w:rPr>
        <w:t xml:space="preserve">In this case, </w:t>
      </w:r>
      <w:r w:rsidR="00194983">
        <w:rPr>
          <w:rFonts w:eastAsiaTheme="minorEastAsia"/>
          <w:szCs w:val="24"/>
        </w:rPr>
        <w:t xml:space="preserve">even though the identification of non-3GPP target could be left to application layer via target feature </w:t>
      </w:r>
      <w:r w:rsidR="00194983">
        <w:rPr>
          <w:rFonts w:eastAsiaTheme="minorEastAsia"/>
          <w:szCs w:val="24"/>
        </w:rPr>
        <w:lastRenderedPageBreak/>
        <w:t xml:space="preserve">exposure, </w:t>
      </w:r>
      <w:r w:rsidR="004F7DE8">
        <w:rPr>
          <w:rFonts w:eastAsiaTheme="minorEastAsia"/>
          <w:szCs w:val="24"/>
        </w:rPr>
        <w:t>the support of sensing service continuity might be required further</w:t>
      </w:r>
      <w:r w:rsidR="008105A1">
        <w:rPr>
          <w:rFonts w:eastAsiaTheme="minorEastAsia"/>
          <w:szCs w:val="24"/>
        </w:rPr>
        <w:t>, wh</w:t>
      </w:r>
      <w:r w:rsidR="0093597E">
        <w:rPr>
          <w:rFonts w:eastAsiaTheme="minorEastAsia"/>
          <w:szCs w:val="24"/>
        </w:rPr>
        <w:t xml:space="preserve">ere all these issues </w:t>
      </w:r>
      <w:r w:rsidR="008105A1">
        <w:rPr>
          <w:rFonts w:eastAsiaTheme="minorEastAsia"/>
          <w:szCs w:val="24"/>
        </w:rPr>
        <w:t>need</w:t>
      </w:r>
      <w:r w:rsidR="0093597E">
        <w:rPr>
          <w:rFonts w:eastAsiaTheme="minorEastAsia"/>
          <w:szCs w:val="24"/>
        </w:rPr>
        <w:t xml:space="preserve"> to</w:t>
      </w:r>
      <w:r w:rsidR="008105A1">
        <w:rPr>
          <w:rFonts w:eastAsiaTheme="minorEastAsia"/>
          <w:szCs w:val="24"/>
        </w:rPr>
        <w:t xml:space="preserve"> coordinat</w:t>
      </w:r>
      <w:r w:rsidR="0093597E">
        <w:rPr>
          <w:rFonts w:eastAsiaTheme="minorEastAsia"/>
          <w:szCs w:val="24"/>
        </w:rPr>
        <w:t>e</w:t>
      </w:r>
      <w:r w:rsidR="008105A1">
        <w:rPr>
          <w:rFonts w:eastAsiaTheme="minorEastAsia"/>
          <w:szCs w:val="24"/>
        </w:rPr>
        <w:t xml:space="preserve"> with SA2</w:t>
      </w:r>
      <w:r w:rsidR="004F7DE8">
        <w:rPr>
          <w:rFonts w:eastAsiaTheme="minorEastAsia"/>
          <w:szCs w:val="24"/>
        </w:rPr>
        <w:t>.</w:t>
      </w:r>
      <w:r w:rsidR="008105A1">
        <w:rPr>
          <w:rFonts w:eastAsiaTheme="minorEastAsia"/>
          <w:szCs w:val="24"/>
        </w:rPr>
        <w:t xml:space="preserve"> </w:t>
      </w:r>
      <w:bookmarkEnd w:id="6"/>
      <w:r w:rsidR="008105A1">
        <w:rPr>
          <w:rFonts w:eastAsiaTheme="minorEastAsia"/>
          <w:szCs w:val="24"/>
        </w:rPr>
        <w:t>Besides, th</w:t>
      </w:r>
      <w:r w:rsidR="00DB1BA6">
        <w:rPr>
          <w:rFonts w:eastAsiaTheme="minorEastAsia"/>
          <w:szCs w:val="24"/>
        </w:rPr>
        <w:t>e feasibility of UAV tracking also depends on the evaluation of RAN1.</w:t>
      </w:r>
    </w:p>
    <w:p w14:paraId="14E89AAC" w14:textId="1B985A60" w:rsidR="00D2025B" w:rsidRPr="00DB1BA6" w:rsidRDefault="00E11C64" w:rsidP="00D2025B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>T</w:t>
      </w:r>
      <w:r w:rsidR="00D2025B" w:rsidRPr="00D2025B">
        <w:rPr>
          <w:b/>
          <w:bCs/>
        </w:rPr>
        <w:t xml:space="preserve">he requirements of </w:t>
      </w:r>
      <w:r w:rsidR="001B1740" w:rsidRPr="00D2025B">
        <w:rPr>
          <w:b/>
          <w:bCs/>
        </w:rPr>
        <w:t xml:space="preserve">UAV </w:t>
      </w:r>
      <w:r w:rsidR="00D2025B" w:rsidRPr="00D2025B">
        <w:rPr>
          <w:b/>
          <w:bCs/>
        </w:rPr>
        <w:t xml:space="preserve">detection and </w:t>
      </w:r>
      <w:r w:rsidR="001B1740" w:rsidRPr="00D2025B">
        <w:rPr>
          <w:b/>
          <w:bCs/>
        </w:rPr>
        <w:t xml:space="preserve">UAV </w:t>
      </w:r>
      <w:r w:rsidR="00D2025B" w:rsidRPr="00D2025B">
        <w:rPr>
          <w:b/>
          <w:bCs/>
        </w:rPr>
        <w:t>tracking are quite different from each other, which may lead to different design on the network architecture and its procedures and signalling</w:t>
      </w:r>
      <w:r w:rsidR="00D2025B">
        <w:rPr>
          <w:b/>
          <w:bCs/>
        </w:rPr>
        <w:t>.</w:t>
      </w:r>
    </w:p>
    <w:p w14:paraId="47367478" w14:textId="036CD266" w:rsidR="00C42260" w:rsidRPr="00C42260" w:rsidRDefault="00C42260" w:rsidP="00C4226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Therefore, we understand that the UAV use case in SID </w:t>
      </w:r>
      <w:r w:rsidRPr="00C42260">
        <w:rPr>
          <w:rFonts w:eastAsiaTheme="minorEastAsia"/>
          <w:szCs w:val="24"/>
        </w:rPr>
        <w:t>should be further clarified</w:t>
      </w:r>
      <w:r>
        <w:rPr>
          <w:rFonts w:eastAsiaTheme="minorEastAsia"/>
          <w:szCs w:val="24"/>
        </w:rPr>
        <w:t xml:space="preserve"> clearer</w:t>
      </w:r>
      <w:r w:rsidRPr="00C42260">
        <w:rPr>
          <w:rFonts w:eastAsiaTheme="minorEastAsia"/>
          <w:szCs w:val="24"/>
        </w:rPr>
        <w:t>.</w:t>
      </w:r>
    </w:p>
    <w:p w14:paraId="734BDCA7" w14:textId="33E79B04" w:rsidR="00D2025B" w:rsidRDefault="00D2025B" w:rsidP="00D2025B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RAN3 a</w:t>
      </w:r>
      <w:r w:rsidRPr="00D2025B">
        <w:rPr>
          <w:b/>
          <w:bCs/>
        </w:rPr>
        <w:t>ssume that the UAV use cases at least include</w:t>
      </w:r>
      <w:r>
        <w:rPr>
          <w:b/>
          <w:bCs/>
        </w:rPr>
        <w:t xml:space="preserve"> UAV</w:t>
      </w:r>
      <w:r w:rsidRPr="00D2025B">
        <w:rPr>
          <w:b/>
          <w:bCs/>
        </w:rPr>
        <w:t xml:space="preserve"> detection. The support of </w:t>
      </w:r>
      <w:r>
        <w:rPr>
          <w:b/>
          <w:bCs/>
        </w:rPr>
        <w:t xml:space="preserve">UAV </w:t>
      </w:r>
      <w:r w:rsidRPr="00D2025B">
        <w:rPr>
          <w:b/>
          <w:bCs/>
        </w:rPr>
        <w:t>tracking is up to</w:t>
      </w:r>
      <w:r w:rsidR="00440401">
        <w:rPr>
          <w:b/>
          <w:bCs/>
        </w:rPr>
        <w:t xml:space="preserve"> further progress of</w:t>
      </w:r>
      <w:r w:rsidRPr="00D2025B">
        <w:rPr>
          <w:b/>
          <w:bCs/>
        </w:rPr>
        <w:t xml:space="preserve"> RAN1</w:t>
      </w:r>
      <w:r>
        <w:rPr>
          <w:rFonts w:hint="eastAsia"/>
          <w:b/>
          <w:bCs/>
        </w:rPr>
        <w:t>/</w:t>
      </w:r>
      <w:r>
        <w:rPr>
          <w:b/>
          <w:bCs/>
        </w:rPr>
        <w:t>SA2</w:t>
      </w:r>
      <w:r>
        <w:rPr>
          <w:rFonts w:hint="eastAsia"/>
          <w:b/>
          <w:bCs/>
        </w:rPr>
        <w:t>.</w:t>
      </w:r>
    </w:p>
    <w:p w14:paraId="070198F9" w14:textId="54C21649" w:rsidR="001F6C5F" w:rsidRPr="00732F6D" w:rsidRDefault="00544201" w:rsidP="00C4226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>
        <w:rPr>
          <w:rFonts w:eastAsiaTheme="minorEastAsia"/>
          <w:b/>
          <w:bCs/>
          <w:szCs w:val="24"/>
          <w:u w:val="single"/>
        </w:rPr>
        <w:t>How to transfer s</w:t>
      </w:r>
      <w:r w:rsidR="00CD12A8">
        <w:rPr>
          <w:rFonts w:eastAsiaTheme="minorEastAsia"/>
          <w:b/>
          <w:bCs/>
          <w:szCs w:val="24"/>
          <w:u w:val="single"/>
        </w:rPr>
        <w:t xml:space="preserve">ensing </w:t>
      </w:r>
      <w:bookmarkStart w:id="7" w:name="_Hlk210030009"/>
      <w:r w:rsidR="00732F6D" w:rsidRPr="00732F6D">
        <w:rPr>
          <w:rFonts w:eastAsiaTheme="minorEastAsia"/>
          <w:b/>
          <w:bCs/>
          <w:szCs w:val="24"/>
          <w:u w:val="single"/>
        </w:rPr>
        <w:t xml:space="preserve">signalling between RAN and </w:t>
      </w:r>
      <w:r w:rsidR="00CD12A8">
        <w:rPr>
          <w:rFonts w:eastAsiaTheme="minorEastAsia"/>
          <w:b/>
          <w:bCs/>
          <w:szCs w:val="24"/>
          <w:u w:val="single"/>
        </w:rPr>
        <w:t>SF</w:t>
      </w:r>
      <w:bookmarkEnd w:id="7"/>
    </w:p>
    <w:p w14:paraId="22616157" w14:textId="67C7C90B" w:rsidR="003056B3" w:rsidRDefault="00650840" w:rsidP="0065084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50840">
        <w:rPr>
          <w:rFonts w:eastAsiaTheme="minorEastAsia"/>
          <w:szCs w:val="24"/>
        </w:rPr>
        <w:t xml:space="preserve">As for the measurements and relevant measurement quantization, sensing measurements can be systematically acquired at </w:t>
      </w:r>
      <w:r w:rsidR="00826A81">
        <w:rPr>
          <w:rFonts w:eastAsiaTheme="minorEastAsia"/>
          <w:szCs w:val="24"/>
        </w:rPr>
        <w:t>fourth</w:t>
      </w:r>
      <w:r w:rsidRPr="00650840">
        <w:rPr>
          <w:rFonts w:eastAsiaTheme="minorEastAsia"/>
          <w:szCs w:val="24"/>
        </w:rPr>
        <w:t xml:space="preserve"> hierarchical stages of the signal processing pipeline</w:t>
      </w:r>
      <w:r w:rsidR="00D801F9">
        <w:rPr>
          <w:rFonts w:eastAsiaTheme="minorEastAsia" w:hint="eastAsia"/>
          <w:szCs w:val="24"/>
        </w:rPr>
        <w:t>,</w:t>
      </w:r>
      <w:r w:rsidR="00D801F9">
        <w:rPr>
          <w:rFonts w:eastAsiaTheme="minorEastAsia"/>
          <w:szCs w:val="24"/>
        </w:rPr>
        <w:t xml:space="preserve"> which are discussing in RAN1</w:t>
      </w:r>
      <w:r w:rsidRPr="00650840">
        <w:rPr>
          <w:rFonts w:eastAsiaTheme="minorEastAsia"/>
          <w:szCs w:val="24"/>
        </w:rPr>
        <w:t xml:space="preserve">. </w:t>
      </w:r>
    </w:p>
    <w:p w14:paraId="137E7C97" w14:textId="77777777" w:rsidR="00C319FF" w:rsidRDefault="00650840" w:rsidP="00650840">
      <w:pPr>
        <w:pStyle w:val="af9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319FF">
        <w:rPr>
          <w:rFonts w:eastAsiaTheme="minorEastAsia"/>
          <w:szCs w:val="24"/>
        </w:rPr>
        <w:t xml:space="preserve">First, full channel state information (CSI) is estimated as the foundational input for sensing operations. </w:t>
      </w:r>
    </w:p>
    <w:p w14:paraId="40EEB7B2" w14:textId="77777777" w:rsidR="00C319FF" w:rsidRDefault="00650840" w:rsidP="00650840">
      <w:pPr>
        <w:pStyle w:val="af9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319FF">
        <w:rPr>
          <w:rFonts w:eastAsiaTheme="minorEastAsia"/>
          <w:szCs w:val="24"/>
        </w:rPr>
        <w:t xml:space="preserve">Second, </w:t>
      </w:r>
      <w:r w:rsidR="00826A81" w:rsidRPr="00C319FF">
        <w:rPr>
          <w:rFonts w:eastAsiaTheme="minorEastAsia"/>
          <w:szCs w:val="24"/>
        </w:rPr>
        <w:t>delay</w:t>
      </w:r>
      <w:r w:rsidRPr="00C319FF">
        <w:rPr>
          <w:rFonts w:eastAsiaTheme="minorEastAsia"/>
          <w:szCs w:val="24"/>
        </w:rPr>
        <w:t xml:space="preserve">/doppler/angle profiles are generated via transform-domain processing (e.g., FFT/IFFT). </w:t>
      </w:r>
    </w:p>
    <w:p w14:paraId="1160319F" w14:textId="4E68C47B" w:rsidR="00C319FF" w:rsidRDefault="00826A81" w:rsidP="00650840">
      <w:pPr>
        <w:pStyle w:val="af9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319FF">
        <w:rPr>
          <w:rFonts w:eastAsiaTheme="minorEastAsia" w:hint="eastAsia"/>
          <w:szCs w:val="24"/>
        </w:rPr>
        <w:t>Third</w:t>
      </w:r>
      <w:r w:rsidRPr="00C319FF">
        <w:rPr>
          <w:rFonts w:eastAsiaTheme="minorEastAsia"/>
          <w:szCs w:val="24"/>
        </w:rPr>
        <w:t>, intermediate sensing results</w:t>
      </w:r>
      <w:r w:rsidR="00C319FF" w:rsidRPr="00C319FF">
        <w:rPr>
          <w:rFonts w:eastAsiaTheme="minorEastAsia"/>
          <w:szCs w:val="24"/>
        </w:rPr>
        <w:t xml:space="preserve">, e.g., point cloud information, </w:t>
      </w:r>
      <w:r w:rsidR="00C319FF" w:rsidRPr="00C319FF">
        <w:rPr>
          <w:rFonts w:eastAsiaTheme="minorEastAsia" w:hint="eastAsia"/>
          <w:szCs w:val="24"/>
        </w:rPr>
        <w:t>are</w:t>
      </w:r>
      <w:r w:rsidR="00C319FF" w:rsidRPr="00C319FF">
        <w:rPr>
          <w:rFonts w:eastAsiaTheme="minorEastAsia"/>
          <w:szCs w:val="24"/>
        </w:rPr>
        <w:t xml:space="preserve"> obtained by further processing</w:t>
      </w:r>
      <w:r w:rsidR="00C319FF">
        <w:rPr>
          <w:rFonts w:eastAsiaTheme="minorEastAsia"/>
          <w:szCs w:val="24"/>
        </w:rPr>
        <w:t xml:space="preserve"> such as filter/compression</w:t>
      </w:r>
      <w:r w:rsidR="00C319FF" w:rsidRPr="00C319FF">
        <w:rPr>
          <w:rFonts w:eastAsiaTheme="minorEastAsia"/>
          <w:szCs w:val="24"/>
        </w:rPr>
        <w:t>.</w:t>
      </w:r>
    </w:p>
    <w:p w14:paraId="379CF7C5" w14:textId="2E0D9C09" w:rsidR="003056B3" w:rsidRPr="00C319FF" w:rsidRDefault="00826A81" w:rsidP="00650840">
      <w:pPr>
        <w:pStyle w:val="af9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319FF">
        <w:rPr>
          <w:rFonts w:eastAsiaTheme="minorEastAsia"/>
          <w:szCs w:val="24"/>
        </w:rPr>
        <w:t>Fourth</w:t>
      </w:r>
      <w:r w:rsidR="00650840" w:rsidRPr="00C319FF">
        <w:rPr>
          <w:rFonts w:eastAsiaTheme="minorEastAsia"/>
          <w:szCs w:val="24"/>
        </w:rPr>
        <w:t>, detection algorithms extract refined target parameters</w:t>
      </w:r>
      <w:r w:rsidR="00C319FF">
        <w:rPr>
          <w:rFonts w:eastAsiaTheme="minorEastAsia"/>
          <w:szCs w:val="24"/>
        </w:rPr>
        <w:t xml:space="preserve"> or final sensing results</w:t>
      </w:r>
      <w:r w:rsidR="00650840" w:rsidRPr="00C319FF">
        <w:rPr>
          <w:rFonts w:eastAsiaTheme="minorEastAsia"/>
          <w:szCs w:val="24"/>
        </w:rPr>
        <w:t xml:space="preserve">. </w:t>
      </w:r>
    </w:p>
    <w:p w14:paraId="69FDC3B2" w14:textId="58C6FFB6" w:rsidR="00650840" w:rsidRPr="00650840" w:rsidRDefault="00650840" w:rsidP="0065084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50840">
        <w:rPr>
          <w:rFonts w:eastAsiaTheme="minorEastAsia"/>
          <w:szCs w:val="24"/>
        </w:rPr>
        <w:t xml:space="preserve">All of the measurement results obtained from these </w:t>
      </w:r>
      <w:r w:rsidR="00C319FF">
        <w:rPr>
          <w:rFonts w:eastAsiaTheme="minorEastAsia"/>
          <w:szCs w:val="24"/>
        </w:rPr>
        <w:t>fourth</w:t>
      </w:r>
      <w:r w:rsidRPr="00650840">
        <w:rPr>
          <w:rFonts w:eastAsiaTheme="minorEastAsia"/>
          <w:szCs w:val="24"/>
        </w:rPr>
        <w:t xml:space="preserve"> stages can be listed as candidate measurements and reporting quantities, but these measurement quantities may cause significant </w:t>
      </w:r>
      <w:r>
        <w:rPr>
          <w:rFonts w:eastAsiaTheme="minorEastAsia"/>
          <w:szCs w:val="24"/>
        </w:rPr>
        <w:t xml:space="preserve">signalling </w:t>
      </w:r>
      <w:r w:rsidRPr="00650840">
        <w:rPr>
          <w:rFonts w:eastAsiaTheme="minorEastAsia"/>
          <w:szCs w:val="24"/>
        </w:rPr>
        <w:t xml:space="preserve">overhead, especially </w:t>
      </w:r>
      <w:r w:rsidR="00C319FF">
        <w:rPr>
          <w:rFonts w:eastAsiaTheme="minorEastAsia"/>
          <w:szCs w:val="24"/>
        </w:rPr>
        <w:t xml:space="preserve">for the first three </w:t>
      </w:r>
      <w:r w:rsidR="00C319FF">
        <w:rPr>
          <w:rFonts w:eastAsiaTheme="minorEastAsia" w:hint="eastAsia"/>
          <w:szCs w:val="24"/>
        </w:rPr>
        <w:t>types</w:t>
      </w:r>
      <w:r w:rsidR="00C319FF">
        <w:rPr>
          <w:rFonts w:eastAsiaTheme="minorEastAsia"/>
          <w:szCs w:val="24"/>
        </w:rPr>
        <w:t xml:space="preserve"> </w:t>
      </w:r>
      <w:r w:rsidR="00C319FF">
        <w:rPr>
          <w:rFonts w:eastAsiaTheme="minorEastAsia" w:hint="eastAsia"/>
          <w:szCs w:val="24"/>
        </w:rPr>
        <w:t>of</w:t>
      </w:r>
      <w:r w:rsidR="00C319FF">
        <w:rPr>
          <w:rFonts w:eastAsiaTheme="minorEastAsia"/>
          <w:szCs w:val="24"/>
        </w:rPr>
        <w:t xml:space="preserve"> </w:t>
      </w:r>
      <w:r w:rsidR="00C319FF">
        <w:rPr>
          <w:rFonts w:eastAsiaTheme="minorEastAsia" w:hint="eastAsia"/>
          <w:szCs w:val="24"/>
        </w:rPr>
        <w:t>measurement</w:t>
      </w:r>
      <w:r w:rsidR="00C319FF">
        <w:rPr>
          <w:rFonts w:eastAsiaTheme="minorEastAsia"/>
          <w:szCs w:val="24"/>
        </w:rPr>
        <w:t xml:space="preserve"> </w:t>
      </w:r>
      <w:r w:rsidR="00C319FF">
        <w:rPr>
          <w:rFonts w:eastAsiaTheme="minorEastAsia" w:hint="eastAsia"/>
          <w:szCs w:val="24"/>
        </w:rPr>
        <w:t>quantities</w:t>
      </w:r>
      <w:r w:rsidRPr="00650840">
        <w:rPr>
          <w:rFonts w:eastAsiaTheme="minorEastAsia"/>
          <w:szCs w:val="24"/>
        </w:rPr>
        <w:t xml:space="preserve">, necessitating efficient compression or reporting methods. </w:t>
      </w:r>
    </w:p>
    <w:p w14:paraId="63A5348A" w14:textId="1F755E18" w:rsidR="00650840" w:rsidRPr="00DB1BA6" w:rsidRDefault="00F50AA2" w:rsidP="00650840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8" w:name="_Hlk209011672"/>
      <w:r>
        <w:rPr>
          <w:b/>
          <w:bCs/>
        </w:rPr>
        <w:t>Significant s</w:t>
      </w:r>
      <w:r w:rsidR="00650840">
        <w:rPr>
          <w:b/>
          <w:bCs/>
        </w:rPr>
        <w:t>ignalling</w:t>
      </w:r>
      <w:r>
        <w:rPr>
          <w:b/>
          <w:bCs/>
        </w:rPr>
        <w:t xml:space="preserve"> overhead</w:t>
      </w:r>
      <w:r w:rsidR="00650840">
        <w:rPr>
          <w:b/>
          <w:bCs/>
        </w:rPr>
        <w:t xml:space="preserve"> for </w:t>
      </w:r>
      <w:r w:rsidR="00650840" w:rsidRPr="00650840">
        <w:rPr>
          <w:b/>
          <w:bCs/>
        </w:rPr>
        <w:t>sensing measurement</w:t>
      </w:r>
      <w:r w:rsidR="00650840">
        <w:rPr>
          <w:b/>
          <w:bCs/>
        </w:rPr>
        <w:t xml:space="preserve"> reporting</w:t>
      </w:r>
      <w:bookmarkEnd w:id="8"/>
      <w:r>
        <w:rPr>
          <w:b/>
          <w:bCs/>
        </w:rPr>
        <w:t xml:space="preserve"> is foreseen, especially when full channel state information</w:t>
      </w:r>
      <w:r w:rsidR="003056B3">
        <w:rPr>
          <w:b/>
          <w:bCs/>
        </w:rPr>
        <w:t>,</w:t>
      </w:r>
      <w:r>
        <w:rPr>
          <w:b/>
          <w:bCs/>
        </w:rPr>
        <w:t xml:space="preserve"> </w:t>
      </w:r>
      <w:r w:rsidR="00826A81">
        <w:rPr>
          <w:b/>
          <w:bCs/>
        </w:rPr>
        <w:t>delay</w:t>
      </w:r>
      <w:r w:rsidRPr="00F50AA2">
        <w:rPr>
          <w:b/>
          <w:bCs/>
        </w:rPr>
        <w:t>/doppler/angle profiles</w:t>
      </w:r>
      <w:r w:rsidR="003056B3">
        <w:rPr>
          <w:b/>
          <w:bCs/>
        </w:rPr>
        <w:t>, or point cloud information</w:t>
      </w:r>
      <w:r>
        <w:rPr>
          <w:b/>
          <w:bCs/>
        </w:rPr>
        <w:t xml:space="preserve"> are reported</w:t>
      </w:r>
      <w:r w:rsidR="00650840">
        <w:rPr>
          <w:b/>
          <w:bCs/>
        </w:rPr>
        <w:t>.</w:t>
      </w:r>
    </w:p>
    <w:p w14:paraId="2A9DB7E7" w14:textId="21DE277C" w:rsidR="005F0C4B" w:rsidRDefault="005F0C4B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9" w:name="_Hlk209519504"/>
      <w:r>
        <w:rPr>
          <w:rFonts w:eastAsiaTheme="minorEastAsia" w:hint="eastAsia"/>
          <w:szCs w:val="24"/>
        </w:rPr>
        <w:t>T</w:t>
      </w:r>
      <w:r>
        <w:rPr>
          <w:rFonts w:eastAsiaTheme="minorEastAsia"/>
          <w:szCs w:val="24"/>
        </w:rPr>
        <w:t>herefore, one open issue is how to transfer sensing signalling between RAN node and SF considering the potential heavy signalling overhead due to sensing measurement reporting.</w:t>
      </w:r>
    </w:p>
    <w:p w14:paraId="34A457EA" w14:textId="77777777" w:rsidR="005F0C4B" w:rsidRDefault="00D801F9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Considering</w:t>
      </w:r>
      <w:r w:rsidRPr="00D801F9">
        <w:rPr>
          <w:rFonts w:eastAsiaTheme="minorEastAsia"/>
          <w:szCs w:val="24"/>
        </w:rPr>
        <w:t xml:space="preserve"> that sensing and positioning are somehow similar, where positioning aims to obtain the location/velocity/direction of UE, sensing aims to obtain the sensing info at least including location/velocity/direction of non-UE object (i.e., UAV sensing target)</w:t>
      </w:r>
      <w:r>
        <w:rPr>
          <w:rFonts w:eastAsiaTheme="minorEastAsia"/>
          <w:szCs w:val="24"/>
        </w:rPr>
        <w:t>,</w:t>
      </w:r>
      <w:r w:rsidRPr="00D801F9">
        <w:rPr>
          <w:rFonts w:eastAsiaTheme="minorEastAsia"/>
          <w:szCs w:val="24"/>
        </w:rPr>
        <w:t xml:space="preserve"> NRPPa protocol designed for positioning signalling</w:t>
      </w:r>
      <w:r>
        <w:rPr>
          <w:rFonts w:eastAsiaTheme="minorEastAsia"/>
          <w:szCs w:val="24"/>
        </w:rPr>
        <w:t xml:space="preserve"> </w:t>
      </w:r>
      <w:r w:rsidRPr="00D801F9">
        <w:rPr>
          <w:rFonts w:eastAsiaTheme="minorEastAsia"/>
          <w:szCs w:val="24"/>
        </w:rPr>
        <w:t>between gNB and LMF</w:t>
      </w:r>
      <w:r>
        <w:rPr>
          <w:rFonts w:eastAsiaTheme="minorEastAsia"/>
          <w:szCs w:val="24"/>
        </w:rPr>
        <w:t xml:space="preserve"> could be used to analyse when we start to design sensing </w:t>
      </w:r>
      <w:r w:rsidRPr="00D801F9">
        <w:rPr>
          <w:rFonts w:eastAsiaTheme="minorEastAsia"/>
          <w:szCs w:val="24"/>
        </w:rPr>
        <w:t>procedures and signalling between RAN and SF.</w:t>
      </w:r>
      <w:r>
        <w:rPr>
          <w:rFonts w:eastAsiaTheme="minorEastAsia"/>
          <w:szCs w:val="24"/>
        </w:rPr>
        <w:t xml:space="preserve"> </w:t>
      </w:r>
    </w:p>
    <w:p w14:paraId="5B7D21FF" w14:textId="7E0F8669" w:rsidR="006D3C24" w:rsidRDefault="006D3C24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D3C24">
        <w:rPr>
          <w:rFonts w:eastAsiaTheme="minorEastAsia"/>
          <w:szCs w:val="24"/>
        </w:rPr>
        <w:t xml:space="preserve">In legacy, NRPPa </w:t>
      </w:r>
      <w:r w:rsidR="007B0521">
        <w:rPr>
          <w:rFonts w:eastAsiaTheme="minorEastAsia"/>
          <w:szCs w:val="24"/>
        </w:rPr>
        <w:t>signalling</w:t>
      </w:r>
      <w:r w:rsidRPr="006D3C24">
        <w:rPr>
          <w:rFonts w:eastAsiaTheme="minorEastAsia"/>
          <w:szCs w:val="24"/>
        </w:rPr>
        <w:t xml:space="preserve"> is carried by NGAP signalling</w:t>
      </w:r>
      <w:r w:rsidR="002F43AA">
        <w:rPr>
          <w:rFonts w:eastAsiaTheme="minorEastAsia"/>
          <w:szCs w:val="24"/>
        </w:rPr>
        <w:t xml:space="preserve"> </w:t>
      </w:r>
      <w:r w:rsidRPr="006D3C24">
        <w:rPr>
          <w:rFonts w:eastAsiaTheme="minorEastAsia"/>
          <w:szCs w:val="24"/>
        </w:rPr>
        <w:t>via the NG control plane interface</w:t>
      </w:r>
      <w:r w:rsidR="00732F6D">
        <w:rPr>
          <w:rFonts w:eastAsiaTheme="minorEastAsia"/>
          <w:szCs w:val="24"/>
        </w:rPr>
        <w:t>, i.e., relying on AMF to forward the NRPPa signalling from/to RAN node to/from LMF</w:t>
      </w:r>
      <w:r w:rsidR="002F43AA">
        <w:rPr>
          <w:rFonts w:eastAsiaTheme="minorEastAsia"/>
          <w:szCs w:val="24"/>
        </w:rPr>
        <w:t>. The protocol stack is shown as below.</w:t>
      </w:r>
      <w:r w:rsidR="007849DE">
        <w:rPr>
          <w:rFonts w:eastAsiaTheme="minorEastAsia"/>
          <w:szCs w:val="24"/>
        </w:rPr>
        <w:t xml:space="preserve"> </w:t>
      </w:r>
    </w:p>
    <w:p w14:paraId="292B861A" w14:textId="6184F002" w:rsidR="002F43AA" w:rsidRPr="006D3C24" w:rsidRDefault="008F38CF" w:rsidP="00E869E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</w:rPr>
      </w:pPr>
      <w:r>
        <w:object w:dxaOrig="10815" w:dyaOrig="3765" w14:anchorId="29688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35pt;height:151.45pt" o:ole="">
            <v:imagedata r:id="rId8" o:title=""/>
          </v:shape>
          <o:OLEObject Type="Embed" ProgID="Visio.Drawing.15" ShapeID="_x0000_i1025" DrawAspect="Content" ObjectID="_1820942527" r:id="rId9"/>
        </w:object>
      </w:r>
    </w:p>
    <w:p w14:paraId="11919B93" w14:textId="6F02AB4E" w:rsidR="002D46B4" w:rsidRDefault="00DE4070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The transfer of </w:t>
      </w:r>
      <w:r w:rsidRPr="006D3C24">
        <w:rPr>
          <w:rFonts w:eastAsiaTheme="minorEastAsia"/>
          <w:szCs w:val="24"/>
        </w:rPr>
        <w:t xml:space="preserve">NRPPa </w:t>
      </w:r>
      <w:r>
        <w:rPr>
          <w:rFonts w:eastAsiaTheme="minorEastAsia"/>
          <w:szCs w:val="24"/>
        </w:rPr>
        <w:t xml:space="preserve">signalling for positioning does not consider the enhancement of heavy signalling overhead. </w:t>
      </w:r>
      <w:r w:rsidR="009927A0">
        <w:rPr>
          <w:rFonts w:eastAsiaTheme="minorEastAsia"/>
          <w:szCs w:val="24"/>
        </w:rPr>
        <w:t>For sensing, i</w:t>
      </w:r>
      <w:r w:rsidR="007849DE">
        <w:rPr>
          <w:rFonts w:eastAsiaTheme="minorEastAsia"/>
          <w:szCs w:val="24"/>
        </w:rPr>
        <w:t xml:space="preserve">f we still </w:t>
      </w:r>
      <w:bookmarkStart w:id="10" w:name="_Hlk209014943"/>
      <w:r w:rsidR="007849DE">
        <w:rPr>
          <w:rFonts w:eastAsiaTheme="minorEastAsia"/>
          <w:szCs w:val="24"/>
        </w:rPr>
        <w:t xml:space="preserve">rely on AMF to forward </w:t>
      </w:r>
      <w:r w:rsidR="00E869E6">
        <w:rPr>
          <w:rFonts w:eastAsiaTheme="minorEastAsia"/>
          <w:szCs w:val="24"/>
        </w:rPr>
        <w:t>sensing</w:t>
      </w:r>
      <w:r w:rsidR="007849DE">
        <w:rPr>
          <w:rFonts w:eastAsiaTheme="minorEastAsia"/>
          <w:szCs w:val="24"/>
        </w:rPr>
        <w:t xml:space="preserve"> signalling</w:t>
      </w:r>
      <w:bookmarkEnd w:id="10"/>
      <w:r w:rsidR="007849DE">
        <w:rPr>
          <w:rFonts w:eastAsiaTheme="minorEastAsia"/>
          <w:szCs w:val="24"/>
        </w:rPr>
        <w:t xml:space="preserve">, AMF would be a bottleneck for signalling transfer between RAN node and </w:t>
      </w:r>
      <w:r w:rsidR="006F5F53">
        <w:rPr>
          <w:rFonts w:eastAsiaTheme="minorEastAsia" w:hint="eastAsia"/>
          <w:szCs w:val="24"/>
        </w:rPr>
        <w:t>SF,</w:t>
      </w:r>
      <w:r w:rsidR="002D46B4">
        <w:rPr>
          <w:rFonts w:eastAsiaTheme="minorEastAsia"/>
          <w:szCs w:val="24"/>
        </w:rPr>
        <w:t xml:space="preserve"> </w:t>
      </w:r>
      <w:r w:rsidR="002D46B4" w:rsidRPr="002D46B4">
        <w:rPr>
          <w:rFonts w:eastAsiaTheme="minorEastAsia"/>
          <w:szCs w:val="24"/>
        </w:rPr>
        <w:t>since it would cause significant signalling overhead for AMF</w:t>
      </w:r>
      <w:r w:rsidR="006D3C24" w:rsidRPr="006D3C24">
        <w:rPr>
          <w:rFonts w:eastAsiaTheme="minorEastAsia"/>
          <w:szCs w:val="24"/>
        </w:rPr>
        <w:t xml:space="preserve">. </w:t>
      </w:r>
      <w:r w:rsidR="00BC1689" w:rsidRPr="006D3C24">
        <w:rPr>
          <w:rFonts w:eastAsiaTheme="minorEastAsia"/>
          <w:szCs w:val="24"/>
        </w:rPr>
        <w:t>So legacy manner</w:t>
      </w:r>
      <w:r w:rsidR="00BC1689">
        <w:rPr>
          <w:rFonts w:eastAsiaTheme="minorEastAsia"/>
          <w:szCs w:val="24"/>
        </w:rPr>
        <w:t xml:space="preserve"> to transfer NRPPa signalling via AMF over CP</w:t>
      </w:r>
      <w:r w:rsidR="00BC1689" w:rsidRPr="006D3C24">
        <w:rPr>
          <w:rFonts w:eastAsiaTheme="minorEastAsia"/>
          <w:szCs w:val="24"/>
        </w:rPr>
        <w:t xml:space="preserve"> is not applicable for sensing.</w:t>
      </w:r>
    </w:p>
    <w:p w14:paraId="35B6C563" w14:textId="0ACEB12E" w:rsidR="002D46B4" w:rsidRDefault="00E869E6" w:rsidP="002D46B4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1" w:name="_Hlk209519532"/>
      <w:r>
        <w:rPr>
          <w:b/>
          <w:bCs/>
        </w:rPr>
        <w:t>If r</w:t>
      </w:r>
      <w:r w:rsidR="002D46B4" w:rsidRPr="002D46B4">
        <w:rPr>
          <w:b/>
          <w:bCs/>
        </w:rPr>
        <w:t>el</w:t>
      </w:r>
      <w:r w:rsidR="002D46B4">
        <w:rPr>
          <w:b/>
          <w:bCs/>
        </w:rPr>
        <w:t>ying</w:t>
      </w:r>
      <w:r w:rsidR="002D46B4" w:rsidRPr="002D46B4">
        <w:rPr>
          <w:b/>
          <w:bCs/>
        </w:rPr>
        <w:t xml:space="preserve"> on AMF to forward </w:t>
      </w:r>
      <w:r>
        <w:rPr>
          <w:b/>
          <w:bCs/>
        </w:rPr>
        <w:t>sensing</w:t>
      </w:r>
      <w:r w:rsidR="002D46B4" w:rsidRPr="002D46B4">
        <w:rPr>
          <w:b/>
          <w:bCs/>
        </w:rPr>
        <w:t xml:space="preserve"> signalling </w:t>
      </w:r>
      <w:r>
        <w:rPr>
          <w:b/>
          <w:bCs/>
        </w:rPr>
        <w:t xml:space="preserve">over CP, </w:t>
      </w:r>
      <w:r w:rsidRPr="00E869E6">
        <w:rPr>
          <w:b/>
          <w:bCs/>
        </w:rPr>
        <w:t>AMF would be a bottleneck for</w:t>
      </w:r>
      <w:r>
        <w:rPr>
          <w:b/>
          <w:bCs/>
        </w:rPr>
        <w:t xml:space="preserve"> heavy</w:t>
      </w:r>
      <w:r w:rsidRPr="00E869E6">
        <w:rPr>
          <w:b/>
          <w:bCs/>
        </w:rPr>
        <w:t xml:space="preserve"> signalling transfer between RAN node and </w:t>
      </w:r>
      <w:r w:rsidR="001B7FD3">
        <w:rPr>
          <w:b/>
          <w:bCs/>
        </w:rPr>
        <w:t>S</w:t>
      </w:r>
      <w:r w:rsidRPr="00E869E6">
        <w:rPr>
          <w:b/>
          <w:bCs/>
        </w:rPr>
        <w:t>F.</w:t>
      </w:r>
      <w:bookmarkEnd w:id="9"/>
    </w:p>
    <w:bookmarkEnd w:id="11"/>
    <w:p w14:paraId="6F70E4DD" w14:textId="521543F3" w:rsidR="002D46B4" w:rsidRDefault="00E869E6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lastRenderedPageBreak/>
        <w:t>A</w:t>
      </w:r>
      <w:r>
        <w:rPr>
          <w:rFonts w:eastAsiaTheme="minorEastAsia"/>
          <w:szCs w:val="24"/>
        </w:rPr>
        <w:t xml:space="preserve">s captured in SA2 </w:t>
      </w:r>
      <w:r w:rsidR="00DE4070">
        <w:rPr>
          <w:rFonts w:eastAsiaTheme="minorEastAsia"/>
          <w:szCs w:val="24"/>
        </w:rPr>
        <w:t xml:space="preserve">Rel-20 </w:t>
      </w:r>
      <w:r>
        <w:rPr>
          <w:rFonts w:eastAsiaTheme="minorEastAsia"/>
          <w:szCs w:val="24"/>
        </w:rPr>
        <w:t xml:space="preserve">ISAC </w:t>
      </w:r>
      <w:r w:rsidRPr="002D46B4">
        <w:rPr>
          <w:rFonts w:eastAsiaTheme="minorEastAsia"/>
          <w:szCs w:val="24"/>
        </w:rPr>
        <w:t>TR 23.700-14</w:t>
      </w:r>
      <w:r w:rsidR="00DE4070">
        <w:rPr>
          <w:rFonts w:eastAsiaTheme="minorEastAsia"/>
          <w:szCs w:val="24"/>
        </w:rPr>
        <w:t xml:space="preserve"> [2]</w:t>
      </w:r>
      <w:r>
        <w:rPr>
          <w:rFonts w:eastAsiaTheme="minorEastAsia"/>
          <w:szCs w:val="24"/>
        </w:rPr>
        <w:t xml:space="preserve">, some </w:t>
      </w:r>
      <w:r w:rsidR="006F5F53">
        <w:rPr>
          <w:rFonts w:eastAsiaTheme="minorEastAsia"/>
          <w:szCs w:val="24"/>
        </w:rPr>
        <w:t xml:space="preserve">UP-like </w:t>
      </w:r>
      <w:r>
        <w:rPr>
          <w:rFonts w:eastAsiaTheme="minorEastAsia"/>
          <w:szCs w:val="24"/>
        </w:rPr>
        <w:t>solutions are proposed</w:t>
      </w:r>
      <w:r w:rsidR="009E5106">
        <w:rPr>
          <w:rFonts w:eastAsiaTheme="minorEastAsia"/>
          <w:szCs w:val="24"/>
        </w:rPr>
        <w:t>, as shown below</w:t>
      </w:r>
      <w:r w:rsidR="00E34226">
        <w:rPr>
          <w:rFonts w:eastAsiaTheme="minorEastAsia"/>
          <w:szCs w:val="24"/>
        </w:rPr>
        <w:t xml:space="preserve">, </w:t>
      </w:r>
      <w:r w:rsidR="0029204D">
        <w:rPr>
          <w:rFonts w:eastAsiaTheme="minorEastAsia"/>
          <w:szCs w:val="24"/>
        </w:rPr>
        <w:t xml:space="preserve">where </w:t>
      </w:r>
      <w:r w:rsidR="009E5106">
        <w:rPr>
          <w:rFonts w:eastAsiaTheme="minorEastAsia"/>
          <w:szCs w:val="24"/>
        </w:rPr>
        <w:t>all</w:t>
      </w:r>
      <w:r w:rsidR="0029204D">
        <w:rPr>
          <w:rFonts w:eastAsiaTheme="minorEastAsia"/>
          <w:szCs w:val="24"/>
        </w:rPr>
        <w:t xml:space="preserve"> of them aim to directly transfer sensing signalling between RAN node and SF without UPF in-between</w:t>
      </w:r>
      <w:r w:rsidR="00B45A71">
        <w:rPr>
          <w:rFonts w:eastAsiaTheme="minorEastAsia"/>
          <w:szCs w:val="24"/>
        </w:rPr>
        <w:t>, and the difference is which protocol stack the sensing signalling is carried through for transfer.</w:t>
      </w:r>
      <w:r w:rsidR="00E47F22">
        <w:rPr>
          <w:rFonts w:eastAsiaTheme="minorEastAsia"/>
          <w:szCs w:val="24"/>
        </w:rPr>
        <w:t xml:space="preserve"> </w:t>
      </w:r>
    </w:p>
    <w:p w14:paraId="4E2D7147" w14:textId="14DCA888" w:rsidR="009E5106" w:rsidRPr="009E5106" w:rsidRDefault="009E5106" w:rsidP="009E5106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2" w:name="_Hlk209456340"/>
      <w:r>
        <w:rPr>
          <w:b/>
          <w:bCs/>
        </w:rPr>
        <w:t>Based on</w:t>
      </w:r>
      <w:r w:rsidRPr="009E5106">
        <w:rPr>
          <w:b/>
          <w:bCs/>
        </w:rPr>
        <w:t xml:space="preserve"> SA2 Rel-20 ISAC TR 23.700-14</w:t>
      </w:r>
      <w:r>
        <w:rPr>
          <w:b/>
          <w:bCs/>
        </w:rPr>
        <w:t xml:space="preserve">, it seems that </w:t>
      </w:r>
      <w:r w:rsidRPr="009E5106">
        <w:rPr>
          <w:b/>
          <w:bCs/>
        </w:rPr>
        <w:t xml:space="preserve">common view of SA2 </w:t>
      </w:r>
      <w:r>
        <w:rPr>
          <w:b/>
          <w:bCs/>
        </w:rPr>
        <w:t>is</w:t>
      </w:r>
      <w:r w:rsidRPr="009E5106">
        <w:rPr>
          <w:b/>
          <w:bCs/>
        </w:rPr>
        <w:t xml:space="preserve"> that sensing data and the associated information is transported </w:t>
      </w:r>
      <w:r w:rsidR="005F0C4B">
        <w:rPr>
          <w:b/>
          <w:bCs/>
        </w:rPr>
        <w:t>via direct connection</w:t>
      </w:r>
      <w:r w:rsidRPr="009E5106">
        <w:rPr>
          <w:b/>
          <w:bCs/>
        </w:rPr>
        <w:t xml:space="preserve"> </w:t>
      </w:r>
      <w:r>
        <w:rPr>
          <w:b/>
          <w:bCs/>
        </w:rPr>
        <w:t>between</w:t>
      </w:r>
      <w:r w:rsidRPr="009E5106">
        <w:rPr>
          <w:b/>
          <w:bCs/>
        </w:rPr>
        <w:t xml:space="preserve"> </w:t>
      </w:r>
      <w:r>
        <w:rPr>
          <w:b/>
          <w:bCs/>
        </w:rPr>
        <w:t xml:space="preserve">RAN node and </w:t>
      </w:r>
      <w:r w:rsidRPr="009E5106">
        <w:rPr>
          <w:b/>
          <w:bCs/>
        </w:rPr>
        <w:t>SF in the core network</w:t>
      </w:r>
      <w:bookmarkEnd w:id="12"/>
      <w:r w:rsidRPr="009E5106">
        <w:rPr>
          <w:b/>
          <w:bCs/>
        </w:rPr>
        <w:t>.</w:t>
      </w:r>
    </w:p>
    <w:p w14:paraId="44924C59" w14:textId="4FECD357" w:rsidR="000747A9" w:rsidRDefault="006F5F53" w:rsidP="000747A9">
      <w:pPr>
        <w:overflowPunct/>
        <w:autoSpaceDE/>
        <w:autoSpaceDN/>
        <w:adjustRightInd/>
        <w:spacing w:line="259" w:lineRule="auto"/>
        <w:textAlignment w:val="auto"/>
      </w:pPr>
      <w:r>
        <w:t>1</w:t>
      </w:r>
      <w:r w:rsidR="000747A9">
        <w:t xml:space="preserve">/ </w:t>
      </w:r>
      <w:r w:rsidR="000747A9" w:rsidRPr="009D7720">
        <w:t>GTP-U protocol</w:t>
      </w:r>
      <w:r w:rsidR="000747A9">
        <w:t xml:space="preserve"> </w:t>
      </w:r>
    </w:p>
    <w:p w14:paraId="3B87D371" w14:textId="6E2900F4" w:rsidR="000747A9" w:rsidRDefault="005F0C4B" w:rsidP="000747A9">
      <w:pPr>
        <w:overflowPunct/>
        <w:autoSpaceDE/>
        <w:autoSpaceDN/>
        <w:adjustRightInd/>
        <w:spacing w:line="259" w:lineRule="auto"/>
        <w:jc w:val="center"/>
        <w:textAlignment w:val="auto"/>
      </w:pPr>
      <w:r>
        <w:object w:dxaOrig="9495" w:dyaOrig="3765" w14:anchorId="0692B0B9">
          <v:shape id="_x0000_i1027" type="#_x0000_t75" style="width:379pt;height:150.8pt" o:ole="">
            <v:imagedata r:id="rId10" o:title=""/>
          </v:shape>
          <o:OLEObject Type="Embed" ProgID="Visio.Drawing.15" ShapeID="_x0000_i1027" DrawAspect="Content" ObjectID="_1820942528" r:id="rId11"/>
        </w:object>
      </w:r>
    </w:p>
    <w:p w14:paraId="3A2C005D" w14:textId="7A50A589" w:rsidR="00D1428A" w:rsidRDefault="00705729" w:rsidP="00D1428A">
      <w:r>
        <w:rPr>
          <w:rFonts w:hint="eastAsia"/>
        </w:rPr>
        <w:t>I</w:t>
      </w:r>
      <w:r>
        <w:t xml:space="preserve">n this solution, </w:t>
      </w:r>
      <w:r w:rsidR="00D1428A">
        <w:t>sensing signalling is transferred between RAN node and SF</w:t>
      </w:r>
      <w:r w:rsidR="00D1428A" w:rsidRPr="00B476D0">
        <w:t xml:space="preserve"> via </w:t>
      </w:r>
      <w:r w:rsidR="00D1428A">
        <w:t xml:space="preserve">direct UP </w:t>
      </w:r>
      <w:r w:rsidR="00D1428A" w:rsidRPr="00B476D0">
        <w:t>data tunnel</w:t>
      </w:r>
      <w:r w:rsidR="00D1428A">
        <w:t>, i.e., GTP-U protocol</w:t>
      </w:r>
      <w:r w:rsidR="00E7687E">
        <w:t xml:space="preserve">. It </w:t>
      </w:r>
      <w:r w:rsidR="0068530B">
        <w:t>is similar to NG UP interface between RAN node and UPF</w:t>
      </w:r>
      <w:r w:rsidR="00E7687E">
        <w:t xml:space="preserve">, which is designed especially for large volume </w:t>
      </w:r>
      <w:r w:rsidR="009A6A78">
        <w:rPr>
          <w:rFonts w:hint="eastAsia"/>
        </w:rPr>
        <w:t>UP</w:t>
      </w:r>
      <w:r w:rsidR="009A6A78">
        <w:t xml:space="preserve"> </w:t>
      </w:r>
      <w:r w:rsidR="00E7687E">
        <w:t>data transfer.</w:t>
      </w:r>
    </w:p>
    <w:p w14:paraId="27B2F3BB" w14:textId="17EA7E7A" w:rsidR="00F2227E" w:rsidRDefault="00E7687E" w:rsidP="000747A9">
      <w:pPr>
        <w:overflowPunct/>
        <w:autoSpaceDE/>
        <w:autoSpaceDN/>
        <w:adjustRightInd/>
        <w:spacing w:line="259" w:lineRule="auto"/>
        <w:textAlignment w:val="auto"/>
      </w:pPr>
      <w:r>
        <w:rPr>
          <w:rFonts w:eastAsiaTheme="minorEastAsia"/>
          <w:szCs w:val="24"/>
        </w:rPr>
        <w:t xml:space="preserve">However, </w:t>
      </w:r>
      <w:r w:rsidR="009A6A78">
        <w:rPr>
          <w:rFonts w:eastAsiaTheme="minorEastAsia"/>
          <w:szCs w:val="24"/>
        </w:rPr>
        <w:t>GTP tunnel is designed for UP data transfer from/to UE</w:t>
      </w:r>
      <w:r w:rsidR="00A212B1">
        <w:rPr>
          <w:rFonts w:eastAsiaTheme="minorEastAsia"/>
          <w:szCs w:val="24"/>
        </w:rPr>
        <w:t xml:space="preserve">. For example, for uplink UP data transfer, RAN node relies on the mapping between QoS flow and GTP tunnel to </w:t>
      </w:r>
      <w:r w:rsidR="00A212B1" w:rsidRPr="00A212B1">
        <w:t xml:space="preserve">encapsulate </w:t>
      </w:r>
      <w:r w:rsidR="00A212B1">
        <w:t>the uplink UP data received from UE into the corresponding GTP tunnel to send to the correct UPF</w:t>
      </w:r>
      <w:r w:rsidR="00F2227E">
        <w:t xml:space="preserve">, where </w:t>
      </w:r>
      <w:r w:rsidR="00091BE7">
        <w:t xml:space="preserve">RAN node </w:t>
      </w:r>
      <w:r w:rsidR="00F2227E">
        <w:t>obtains</w:t>
      </w:r>
      <w:r w:rsidR="00091BE7">
        <w:t xml:space="preserve"> </w:t>
      </w:r>
      <w:r w:rsidR="00091BE7">
        <w:rPr>
          <w:rFonts w:eastAsiaTheme="minorEastAsia"/>
          <w:szCs w:val="24"/>
        </w:rPr>
        <w:t xml:space="preserve">the mapping between QoS flow and GTP tunnel from SMF via AMF, i.e., </w:t>
      </w:r>
      <w:r w:rsidR="00F2227E">
        <w:rPr>
          <w:rFonts w:eastAsiaTheme="minorEastAsia"/>
          <w:szCs w:val="24"/>
        </w:rPr>
        <w:t xml:space="preserve">via NGAP </w:t>
      </w:r>
      <w:r w:rsidR="00F2227E" w:rsidRPr="00F2227E">
        <w:rPr>
          <w:rFonts w:eastAsiaTheme="minorEastAsia"/>
          <w:szCs w:val="24"/>
        </w:rPr>
        <w:t>PDU SESSION RESOURCE SETUP REQUEST message</w:t>
      </w:r>
      <w:r w:rsidR="00091BE7">
        <w:rPr>
          <w:rFonts w:eastAsiaTheme="minorEastAsia"/>
          <w:szCs w:val="24"/>
        </w:rPr>
        <w:t>.</w:t>
      </w:r>
      <w:r w:rsidR="00D81D62">
        <w:rPr>
          <w:rFonts w:hint="eastAsia"/>
        </w:rPr>
        <w:t xml:space="preserve"> </w:t>
      </w:r>
      <w:r w:rsidR="008C398D">
        <w:rPr>
          <w:rFonts w:hint="eastAsia"/>
        </w:rPr>
        <w:t>I</w:t>
      </w:r>
      <w:r w:rsidR="008C398D">
        <w:t xml:space="preserve">f we extend the GTP-U protocol stack </w:t>
      </w:r>
      <w:r w:rsidR="00091BE7">
        <w:t>to transfer</w:t>
      </w:r>
      <w:r w:rsidR="008C398D">
        <w:t xml:space="preserve"> sensing </w:t>
      </w:r>
      <w:r w:rsidR="00F2227E">
        <w:t>signalling generated by RAN node without association of UE</w:t>
      </w:r>
      <w:r w:rsidR="00D81D62">
        <w:t xml:space="preserve">, </w:t>
      </w:r>
      <w:r w:rsidR="00F2227E">
        <w:t>more RAN3 effort would be needed</w:t>
      </w:r>
      <w:r w:rsidR="00D81D62">
        <w:t xml:space="preserve"> to design the new process procedures to allow this.</w:t>
      </w:r>
    </w:p>
    <w:p w14:paraId="74CF5395" w14:textId="2F02C2C4" w:rsidR="009D7720" w:rsidRDefault="006F5F53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2</w:t>
      </w:r>
      <w:r w:rsidR="009D7720">
        <w:rPr>
          <w:rFonts w:eastAsiaTheme="minorEastAsia"/>
          <w:szCs w:val="24"/>
        </w:rPr>
        <w:t>/</w:t>
      </w:r>
      <w:r w:rsidR="009D7720" w:rsidRPr="009D7720">
        <w:rPr>
          <w:rFonts w:eastAsiaTheme="minorEastAsia"/>
          <w:szCs w:val="24"/>
        </w:rPr>
        <w:t xml:space="preserve"> sensing UP protocol (like LCS-UPP) </w:t>
      </w:r>
    </w:p>
    <w:p w14:paraId="1974D9F6" w14:textId="1B433513" w:rsidR="00E869E6" w:rsidRDefault="005F0C4B" w:rsidP="00C14B33">
      <w:pPr>
        <w:overflowPunct/>
        <w:autoSpaceDE/>
        <w:autoSpaceDN/>
        <w:adjustRightInd/>
        <w:spacing w:line="259" w:lineRule="auto"/>
        <w:jc w:val="center"/>
        <w:textAlignment w:val="auto"/>
      </w:pPr>
      <w:r>
        <w:object w:dxaOrig="9495" w:dyaOrig="3765" w14:anchorId="51D6AB5C">
          <v:shape id="_x0000_i1028" type="#_x0000_t75" style="width:379pt;height:150.8pt" o:ole="">
            <v:imagedata r:id="rId12" o:title=""/>
          </v:shape>
          <o:OLEObject Type="Embed" ProgID="Visio.Drawing.15" ShapeID="_x0000_i1028" DrawAspect="Content" ObjectID="_1820942529" r:id="rId13"/>
        </w:object>
      </w:r>
    </w:p>
    <w:p w14:paraId="6546F06A" w14:textId="0105AD1E" w:rsidR="008E27F0" w:rsidRDefault="00D81D62" w:rsidP="00C14B33">
      <w:pPr>
        <w:overflowPunct/>
        <w:autoSpaceDE/>
        <w:autoSpaceDN/>
        <w:adjustRightInd/>
        <w:spacing w:line="259" w:lineRule="auto"/>
        <w:textAlignment w:val="auto"/>
      </w:pPr>
      <w:r>
        <w:rPr>
          <w:rFonts w:hint="eastAsia"/>
        </w:rPr>
        <w:t>I</w:t>
      </w:r>
      <w:r>
        <w:t xml:space="preserve">n this solution, </w:t>
      </w:r>
      <w:r w:rsidR="008E27F0">
        <w:t>sensing signalling is transferred between RAN node and SF</w:t>
      </w:r>
      <w:r w:rsidR="008E27F0" w:rsidRPr="00B476D0">
        <w:t xml:space="preserve"> via </w:t>
      </w:r>
      <w:r w:rsidR="008E27F0">
        <w:t xml:space="preserve">a new sensing UP layer, which is </w:t>
      </w:r>
      <w:r w:rsidR="008E27F0">
        <w:rPr>
          <w:rFonts w:hint="eastAsia"/>
        </w:rPr>
        <w:t>like</w:t>
      </w:r>
      <w:r w:rsidR="008E27F0">
        <w:t xml:space="preserve"> LCS-UPP protocol. The advantage is that c</w:t>
      </w:r>
      <w:r w:rsidR="008E27F0" w:rsidRPr="008E27F0">
        <w:t xml:space="preserve">onsistent protocol stack for data collection from UE and data collection from gNB, </w:t>
      </w:r>
      <w:r w:rsidR="008E27F0">
        <w:t xml:space="preserve">thus it is more </w:t>
      </w:r>
      <w:r w:rsidR="008E27F0" w:rsidRPr="008E27F0">
        <w:t>future</w:t>
      </w:r>
      <w:r w:rsidR="008E27F0">
        <w:t>-</w:t>
      </w:r>
      <w:r w:rsidR="008E27F0" w:rsidRPr="008E27F0">
        <w:t>proof for 6G when UE based sensing is developed</w:t>
      </w:r>
      <w:r w:rsidR="008E27F0">
        <w:t>.</w:t>
      </w:r>
    </w:p>
    <w:p w14:paraId="091FE95E" w14:textId="7DFC7F77" w:rsidR="007A6C2E" w:rsidRDefault="008E27F0" w:rsidP="00C14B33">
      <w:pPr>
        <w:overflowPunct/>
        <w:autoSpaceDE/>
        <w:autoSpaceDN/>
        <w:adjustRightInd/>
        <w:spacing w:line="259" w:lineRule="auto"/>
        <w:textAlignment w:val="auto"/>
      </w:pPr>
      <w:r>
        <w:t xml:space="preserve">Similar to LCS-UPP, </w:t>
      </w:r>
      <w:r w:rsidR="007A6C2E">
        <w:t xml:space="preserve">the main work </w:t>
      </w:r>
      <w:r>
        <w:t>for this solution is in CT</w:t>
      </w:r>
      <w:r w:rsidR="007A6C2E">
        <w:t xml:space="preserve"> to develop a new protocol</w:t>
      </w:r>
      <w:r>
        <w:t xml:space="preserve">, while </w:t>
      </w:r>
      <w:r w:rsidR="007A6C2E">
        <w:t xml:space="preserve">the problem is </w:t>
      </w:r>
      <w:r>
        <w:t>n</w:t>
      </w:r>
      <w:r w:rsidRPr="008E27F0">
        <w:t>o such design in CT1</w:t>
      </w:r>
      <w:r w:rsidR="007A6C2E">
        <w:t>/</w:t>
      </w:r>
      <w:r w:rsidRPr="008E27F0">
        <w:t xml:space="preserve">CT4 </w:t>
      </w:r>
      <w:r w:rsidR="007A6C2E">
        <w:t xml:space="preserve">for </w:t>
      </w:r>
      <w:r w:rsidRPr="008E27F0">
        <w:t xml:space="preserve">non-UE related connection, </w:t>
      </w:r>
      <w:r w:rsidR="007A6C2E">
        <w:t xml:space="preserve">and </w:t>
      </w:r>
      <w:r w:rsidRPr="008E27F0">
        <w:t>not sure if there will be enough TU to develop a completely new protocol in CT WGs within 5G</w:t>
      </w:r>
      <w:r w:rsidR="007A6C2E">
        <w:t>-</w:t>
      </w:r>
      <w:r w:rsidRPr="008E27F0">
        <w:t>A timeframe</w:t>
      </w:r>
      <w:r w:rsidR="007A6C2E">
        <w:t>.</w:t>
      </w:r>
      <w:r w:rsidR="007A6C2E">
        <w:rPr>
          <w:rFonts w:hint="eastAsia"/>
        </w:rPr>
        <w:t xml:space="preserve"> </w:t>
      </w:r>
    </w:p>
    <w:p w14:paraId="2C6E91D7" w14:textId="79B5BD21" w:rsidR="008E27F0" w:rsidRDefault="007A6C2E" w:rsidP="00C14B33">
      <w:pPr>
        <w:overflowPunct/>
        <w:autoSpaceDE/>
        <w:autoSpaceDN/>
        <w:adjustRightInd/>
        <w:spacing w:line="259" w:lineRule="auto"/>
        <w:textAlignment w:val="auto"/>
      </w:pPr>
      <w:r>
        <w:t>Furthermore, RAN3 impact is also expected, e.g., t</w:t>
      </w:r>
      <w:r w:rsidR="008E27F0" w:rsidRPr="008E27F0">
        <w:t xml:space="preserve">he data connection establishment procedure carried out on </w:t>
      </w:r>
      <w:r>
        <w:t>CP</w:t>
      </w:r>
      <w:r w:rsidR="008E27F0" w:rsidRPr="008E27F0">
        <w:t xml:space="preserve"> signalling interaction</w:t>
      </w:r>
      <w:r>
        <w:t xml:space="preserve"> such as non-UE associated NGAP signalling</w:t>
      </w:r>
      <w:r w:rsidR="008E27F0" w:rsidRPr="008E27F0">
        <w:t>.</w:t>
      </w:r>
    </w:p>
    <w:p w14:paraId="25461475" w14:textId="618E2D1C" w:rsidR="006D3C24" w:rsidRDefault="007A6C2E" w:rsidP="006D3C2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hint="eastAsia"/>
        </w:rPr>
        <w:lastRenderedPageBreak/>
        <w:t>C</w:t>
      </w:r>
      <w:r>
        <w:t>onsidering to be more future-proof for 6</w:t>
      </w:r>
      <w:r w:rsidR="00F35DCB">
        <w:t>G</w:t>
      </w:r>
      <w:r>
        <w:rPr>
          <w:rFonts w:hint="eastAsia"/>
        </w:rPr>
        <w:t>,</w:t>
      </w:r>
      <w:r>
        <w:t xml:space="preserve"> we prefer</w:t>
      </w:r>
      <w:r w:rsidR="006D3C24" w:rsidRPr="006D3C24">
        <w:rPr>
          <w:rFonts w:eastAsiaTheme="minorEastAsia"/>
          <w:szCs w:val="24"/>
        </w:rPr>
        <w:t xml:space="preserve"> </w:t>
      </w:r>
      <w:r>
        <w:rPr>
          <w:rFonts w:eastAsiaTheme="minorEastAsia" w:hint="eastAsia"/>
          <w:szCs w:val="24"/>
        </w:rPr>
        <w:t>sensing</w:t>
      </w:r>
      <w:r>
        <w:rPr>
          <w:rFonts w:eastAsiaTheme="minorEastAsia"/>
          <w:szCs w:val="24"/>
        </w:rPr>
        <w:t xml:space="preserve"> </w:t>
      </w:r>
      <w:r w:rsidR="006D3C24" w:rsidRPr="006D3C24">
        <w:rPr>
          <w:rFonts w:eastAsiaTheme="minorEastAsia"/>
          <w:szCs w:val="24"/>
        </w:rPr>
        <w:t>signalling over a new LCS-UPP-like sensing UP protocol designed by SA/CT</w:t>
      </w:r>
      <w:r w:rsidR="00F35DCB">
        <w:rPr>
          <w:rFonts w:eastAsiaTheme="minorEastAsia"/>
          <w:szCs w:val="24"/>
        </w:rPr>
        <w:t>, since th</w:t>
      </w:r>
      <w:r w:rsidR="00C319FF">
        <w:rPr>
          <w:rFonts w:eastAsiaTheme="minorEastAsia"/>
          <w:szCs w:val="24"/>
        </w:rPr>
        <w:t>is</w:t>
      </w:r>
      <w:r w:rsidR="00F35DCB">
        <w:rPr>
          <w:rFonts w:eastAsiaTheme="minorEastAsia"/>
          <w:szCs w:val="24"/>
        </w:rPr>
        <w:t xml:space="preserve"> new sensing UP protocol can easily extend to also support the sensing signalling between UE and SF in </w:t>
      </w:r>
      <w:r w:rsidR="00905B36">
        <w:rPr>
          <w:rFonts w:eastAsiaTheme="minorEastAsia"/>
          <w:szCs w:val="24"/>
        </w:rPr>
        <w:t>a</w:t>
      </w:r>
      <w:r w:rsidR="00F35DCB">
        <w:rPr>
          <w:rFonts w:eastAsiaTheme="minorEastAsia"/>
          <w:szCs w:val="24"/>
        </w:rPr>
        <w:t xml:space="preserve"> unified manner in 6G.</w:t>
      </w:r>
    </w:p>
    <w:p w14:paraId="13E6770D" w14:textId="51785DF7" w:rsidR="00920D3C" w:rsidRDefault="00920D3C" w:rsidP="00920D3C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305161">
        <w:rPr>
          <w:b/>
          <w:bCs/>
        </w:rPr>
        <w:t>RAN3 study</w:t>
      </w:r>
      <w:r w:rsidR="004207C8">
        <w:rPr>
          <w:b/>
          <w:bCs/>
        </w:rPr>
        <w:t xml:space="preserve"> RAN3 impact for</w:t>
      </w:r>
      <w:r w:rsidRPr="00305161">
        <w:rPr>
          <w:b/>
          <w:bCs/>
        </w:rPr>
        <w:t xml:space="preserve"> </w:t>
      </w:r>
      <w:r w:rsidR="00BA62F3">
        <w:rPr>
          <w:b/>
          <w:bCs/>
        </w:rPr>
        <w:t xml:space="preserve">candidate </w:t>
      </w:r>
      <w:r>
        <w:rPr>
          <w:b/>
          <w:bCs/>
        </w:rPr>
        <w:t>solutions to</w:t>
      </w:r>
      <w:r w:rsidR="001007E7">
        <w:rPr>
          <w:b/>
          <w:bCs/>
        </w:rPr>
        <w:t xml:space="preserve"> </w:t>
      </w:r>
      <w:r w:rsidR="001007E7" w:rsidRPr="001007E7">
        <w:rPr>
          <w:b/>
          <w:bCs/>
        </w:rPr>
        <w:t>transfer sensing signalling</w:t>
      </w:r>
      <w:r w:rsidR="00C74492">
        <w:rPr>
          <w:b/>
          <w:bCs/>
        </w:rPr>
        <w:t xml:space="preserve"> via direct connection</w:t>
      </w:r>
      <w:r w:rsidR="001007E7" w:rsidRPr="001007E7">
        <w:rPr>
          <w:b/>
          <w:bCs/>
        </w:rPr>
        <w:t xml:space="preserve"> between RAN node and SF</w:t>
      </w:r>
      <w:r>
        <w:rPr>
          <w:b/>
          <w:bCs/>
        </w:rPr>
        <w:t>, in coordination with SA2</w:t>
      </w:r>
      <w:r>
        <w:rPr>
          <w:rFonts w:hint="eastAsia"/>
          <w:b/>
          <w:bCs/>
        </w:rPr>
        <w:t>.</w:t>
      </w:r>
    </w:p>
    <w:p w14:paraId="4E7B3E16" w14:textId="44749285" w:rsidR="0033673C" w:rsidRPr="00FF7C4E" w:rsidRDefault="0033673C" w:rsidP="0033673C">
      <w:pPr>
        <w:pStyle w:val="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ac"/>
      </w:pPr>
      <w:bookmarkStart w:id="13" w:name="_Hlk162822557"/>
      <w:r>
        <w:t>Based on the discussion above, we made the following observations and proposals:</w:t>
      </w:r>
    </w:p>
    <w:p w14:paraId="334B5977" w14:textId="3BCF91B1" w:rsidR="0033673C" w:rsidRPr="00AC6BFA" w:rsidRDefault="005E6B2B" w:rsidP="0033673C">
      <w:pPr>
        <w:rPr>
          <w:b/>
          <w:u w:val="single"/>
        </w:rPr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3"/>
      <w:bookmarkEnd w:id="14"/>
      <w:r w:rsidRPr="005E6B2B">
        <w:rPr>
          <w:b/>
          <w:u w:val="single"/>
        </w:rPr>
        <w:t>UAV use cases</w:t>
      </w:r>
    </w:p>
    <w:p w14:paraId="502142D1" w14:textId="4AFCEA06" w:rsidR="0033673C" w:rsidRDefault="005E6B2B" w:rsidP="0037429B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</w:rPr>
        <w:t xml:space="preserve">The use cases of UAV sensing target include </w:t>
      </w:r>
      <w:r w:rsidRPr="00194983">
        <w:rPr>
          <w:b/>
          <w:bCs/>
        </w:rPr>
        <w:t>1/ to detect the UAV existence (e.g., for intrusion detection), and 2/ to track the UAV flying (e.g., for collision detection and warning)</w:t>
      </w:r>
      <w:r w:rsidR="00587CB0">
        <w:rPr>
          <w:rFonts w:hint="eastAsia"/>
          <w:b/>
          <w:bCs/>
        </w:rPr>
        <w:t>.</w:t>
      </w:r>
    </w:p>
    <w:p w14:paraId="425C9749" w14:textId="5ACC67BD" w:rsidR="002D7621" w:rsidRPr="0071453D" w:rsidRDefault="005E6B2B" w:rsidP="0037429B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</w:rPr>
        <w:t>T</w:t>
      </w:r>
      <w:r w:rsidRPr="00D2025B">
        <w:rPr>
          <w:b/>
          <w:bCs/>
        </w:rPr>
        <w:t>he requirements of UAV detection and UAV tracking are quite different from each other, which may lead to different design on the network architecture and its procedures and signalling</w:t>
      </w:r>
      <w:r w:rsidR="002D7621">
        <w:rPr>
          <w:rFonts w:hint="eastAsia"/>
          <w:b/>
          <w:bCs/>
        </w:rPr>
        <w:t>.</w:t>
      </w:r>
    </w:p>
    <w:p w14:paraId="4814BE11" w14:textId="360861CC" w:rsidR="002D7621" w:rsidRDefault="002D7621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2D7621">
        <w:rPr>
          <w:b/>
          <w:bCs/>
        </w:rPr>
        <w:tab/>
      </w:r>
      <w:r w:rsidR="005E6B2B">
        <w:rPr>
          <w:b/>
          <w:bCs/>
        </w:rPr>
        <w:t>RAN3 a</w:t>
      </w:r>
      <w:r w:rsidR="005E6B2B" w:rsidRPr="00D2025B">
        <w:rPr>
          <w:b/>
          <w:bCs/>
        </w:rPr>
        <w:t>ssume that the UAV use cases at least include</w:t>
      </w:r>
      <w:r w:rsidR="005E6B2B">
        <w:rPr>
          <w:b/>
          <w:bCs/>
        </w:rPr>
        <w:t xml:space="preserve"> UAV</w:t>
      </w:r>
      <w:r w:rsidR="005E6B2B" w:rsidRPr="00D2025B">
        <w:rPr>
          <w:b/>
          <w:bCs/>
        </w:rPr>
        <w:t xml:space="preserve"> detection. The support of </w:t>
      </w:r>
      <w:r w:rsidR="005E6B2B">
        <w:rPr>
          <w:b/>
          <w:bCs/>
        </w:rPr>
        <w:t xml:space="preserve">UAV </w:t>
      </w:r>
      <w:r w:rsidR="005E6B2B" w:rsidRPr="00D2025B">
        <w:rPr>
          <w:b/>
          <w:bCs/>
        </w:rPr>
        <w:t>tracking is up to</w:t>
      </w:r>
      <w:r w:rsidR="005E6B2B">
        <w:rPr>
          <w:b/>
          <w:bCs/>
        </w:rPr>
        <w:t xml:space="preserve"> further progress of</w:t>
      </w:r>
      <w:r w:rsidR="005E6B2B" w:rsidRPr="00D2025B">
        <w:rPr>
          <w:b/>
          <w:bCs/>
        </w:rPr>
        <w:t xml:space="preserve"> RAN1</w:t>
      </w:r>
      <w:r w:rsidR="005E6B2B">
        <w:rPr>
          <w:rFonts w:hint="eastAsia"/>
          <w:b/>
          <w:bCs/>
        </w:rPr>
        <w:t>/</w:t>
      </w:r>
      <w:r w:rsidR="005E6B2B">
        <w:rPr>
          <w:b/>
          <w:bCs/>
        </w:rPr>
        <w:t>SA2</w:t>
      </w:r>
      <w:r w:rsidR="0033673C">
        <w:rPr>
          <w:b/>
          <w:bCs/>
        </w:rPr>
        <w:t>.</w:t>
      </w:r>
    </w:p>
    <w:p w14:paraId="692D67DA" w14:textId="446B61DD" w:rsidR="005E6B2B" w:rsidRPr="00AC6BFA" w:rsidRDefault="00544201" w:rsidP="005E6B2B">
      <w:pPr>
        <w:rPr>
          <w:b/>
          <w:u w:val="single"/>
        </w:rPr>
      </w:pPr>
      <w:r>
        <w:rPr>
          <w:rFonts w:eastAsiaTheme="minorEastAsia"/>
          <w:b/>
          <w:bCs/>
          <w:szCs w:val="24"/>
          <w:u w:val="single"/>
        </w:rPr>
        <w:t>How to transfer s</w:t>
      </w:r>
      <w:r w:rsidR="00CD12A8">
        <w:rPr>
          <w:rFonts w:eastAsiaTheme="minorEastAsia"/>
          <w:b/>
          <w:bCs/>
          <w:szCs w:val="24"/>
          <w:u w:val="single"/>
        </w:rPr>
        <w:t xml:space="preserve">ensing </w:t>
      </w:r>
      <w:r w:rsidR="005E6B2B" w:rsidRPr="005E6B2B">
        <w:rPr>
          <w:b/>
          <w:u w:val="single"/>
        </w:rPr>
        <w:t xml:space="preserve">signalling between RAN and </w:t>
      </w:r>
      <w:r w:rsidR="00CD12A8">
        <w:rPr>
          <w:b/>
          <w:u w:val="single"/>
        </w:rPr>
        <w:t>SF</w:t>
      </w:r>
    </w:p>
    <w:p w14:paraId="51465001" w14:textId="54F76997" w:rsidR="002D7621" w:rsidRPr="005E6B2B" w:rsidRDefault="005E6B2B" w:rsidP="0037429B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</w:rPr>
        <w:t xml:space="preserve">Significant signalling overhead for </w:t>
      </w:r>
      <w:r w:rsidRPr="00650840">
        <w:rPr>
          <w:b/>
          <w:bCs/>
        </w:rPr>
        <w:t>sensing measurement</w:t>
      </w:r>
      <w:r>
        <w:rPr>
          <w:b/>
          <w:bCs/>
        </w:rPr>
        <w:t xml:space="preserve"> reporting is foreseen, especially when full channel state information, delay</w:t>
      </w:r>
      <w:r w:rsidRPr="00F50AA2">
        <w:rPr>
          <w:b/>
          <w:bCs/>
        </w:rPr>
        <w:t>/doppler/angle profiles</w:t>
      </w:r>
      <w:r>
        <w:rPr>
          <w:b/>
          <w:bCs/>
        </w:rPr>
        <w:t>, or point cloud information are reported</w:t>
      </w:r>
      <w:r w:rsidR="0033673C">
        <w:rPr>
          <w:b/>
          <w:bCs/>
        </w:rPr>
        <w:t>.</w:t>
      </w:r>
      <w:r w:rsidR="002D7621" w:rsidRPr="002D7621">
        <w:t xml:space="preserve"> </w:t>
      </w:r>
    </w:p>
    <w:p w14:paraId="329A979A" w14:textId="7F2DA893" w:rsidR="005E6B2B" w:rsidRDefault="005E6B2B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5E6B2B">
        <w:rPr>
          <w:b/>
          <w:bCs/>
        </w:rPr>
        <w:t>If relying on AMF to forward sensing signalling over CP, AMF would be a bottleneck for heavy signalling transfer between RAN node and</w:t>
      </w:r>
      <w:r w:rsidR="001B7FD3">
        <w:rPr>
          <w:b/>
          <w:bCs/>
        </w:rPr>
        <w:t xml:space="preserve"> S</w:t>
      </w:r>
      <w:r w:rsidRPr="005E6B2B">
        <w:rPr>
          <w:b/>
          <w:bCs/>
        </w:rPr>
        <w:t>F</w:t>
      </w:r>
      <w:r>
        <w:rPr>
          <w:b/>
          <w:bCs/>
        </w:rPr>
        <w:t>.</w:t>
      </w:r>
    </w:p>
    <w:p w14:paraId="3FF7A3F3" w14:textId="3D9CE937" w:rsidR="005E6B2B" w:rsidRDefault="005E6B2B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5E6B2B">
        <w:rPr>
          <w:b/>
          <w:bCs/>
        </w:rPr>
        <w:t xml:space="preserve">Based on SA2 Rel-20 ISAC TR 23.700-14, it seems that common view of SA2 is that sensing data and the associated information is transported </w:t>
      </w:r>
      <w:r w:rsidR="005F0C4B">
        <w:rPr>
          <w:b/>
          <w:bCs/>
        </w:rPr>
        <w:t xml:space="preserve">via direct connection </w:t>
      </w:r>
      <w:r w:rsidRPr="005E6B2B">
        <w:rPr>
          <w:b/>
          <w:bCs/>
        </w:rPr>
        <w:t>between RAN node and SF in the core network</w:t>
      </w:r>
      <w:r>
        <w:rPr>
          <w:b/>
          <w:bCs/>
        </w:rPr>
        <w:t>.</w:t>
      </w:r>
    </w:p>
    <w:p w14:paraId="299D18B9" w14:textId="1B513955" w:rsidR="002D7621" w:rsidRDefault="005E6B2B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8" w:name="_Hlk181795006"/>
      <w:r w:rsidRPr="00305161">
        <w:rPr>
          <w:b/>
          <w:bCs/>
        </w:rPr>
        <w:t>RAN3 study</w:t>
      </w:r>
      <w:r>
        <w:rPr>
          <w:b/>
          <w:bCs/>
        </w:rPr>
        <w:t xml:space="preserve"> RAN3 impact for</w:t>
      </w:r>
      <w:r w:rsidRPr="00305161">
        <w:rPr>
          <w:b/>
          <w:bCs/>
        </w:rPr>
        <w:t xml:space="preserve"> </w:t>
      </w:r>
      <w:r w:rsidR="00BA62F3">
        <w:rPr>
          <w:b/>
          <w:bCs/>
        </w:rPr>
        <w:t xml:space="preserve">candidate </w:t>
      </w:r>
      <w:r>
        <w:rPr>
          <w:b/>
          <w:bCs/>
        </w:rPr>
        <w:t xml:space="preserve">solutions to </w:t>
      </w:r>
      <w:r w:rsidRPr="001007E7">
        <w:rPr>
          <w:b/>
          <w:bCs/>
        </w:rPr>
        <w:t xml:space="preserve">transfer sensing signalling </w:t>
      </w:r>
      <w:r w:rsidR="00C74492">
        <w:rPr>
          <w:b/>
          <w:bCs/>
        </w:rPr>
        <w:t xml:space="preserve">via direct connection </w:t>
      </w:r>
      <w:r w:rsidRPr="001007E7">
        <w:rPr>
          <w:b/>
          <w:bCs/>
        </w:rPr>
        <w:t>between RAN node and SF</w:t>
      </w:r>
      <w:r>
        <w:rPr>
          <w:b/>
          <w:bCs/>
        </w:rPr>
        <w:t>, in coordination with SA2</w:t>
      </w:r>
      <w:r w:rsidR="002D7621" w:rsidRPr="002D7621">
        <w:rPr>
          <w:b/>
          <w:bCs/>
        </w:rPr>
        <w:t>.</w:t>
      </w:r>
    </w:p>
    <w:bookmarkEnd w:id="18"/>
    <w:p w14:paraId="57266F67" w14:textId="77777777" w:rsidR="0033673C" w:rsidRDefault="0033673C" w:rsidP="0033673C">
      <w:pPr>
        <w:pStyle w:val="1"/>
      </w:pPr>
      <w:r>
        <w:t xml:space="preserve">4. </w:t>
      </w:r>
      <w:r>
        <w:rPr>
          <w:rFonts w:hint="eastAsia"/>
        </w:rPr>
        <w:t>Reference</w:t>
      </w:r>
      <w:bookmarkEnd w:id="15"/>
      <w:bookmarkEnd w:id="16"/>
      <w:bookmarkEnd w:id="17"/>
    </w:p>
    <w:p w14:paraId="04EC0899" w14:textId="51677591" w:rsidR="00890E94" w:rsidRDefault="0033673C" w:rsidP="00DF4A94">
      <w:pPr>
        <w:rPr>
          <w:rFonts w:cs="Arial"/>
        </w:rPr>
      </w:pPr>
      <w:r>
        <w:rPr>
          <w:rFonts w:cs="Arial"/>
        </w:rPr>
        <w:t>[1] RP-2</w:t>
      </w:r>
      <w:r w:rsidR="00E564A5">
        <w:rPr>
          <w:rFonts w:cs="Arial"/>
        </w:rPr>
        <w:t>51861</w:t>
      </w:r>
      <w:r>
        <w:rPr>
          <w:rFonts w:cs="Arial"/>
        </w:rPr>
        <w:t xml:space="preserve">, </w:t>
      </w:r>
      <w:r w:rsidR="00E564A5" w:rsidRPr="00E564A5">
        <w:rPr>
          <w:rFonts w:cs="Arial"/>
        </w:rPr>
        <w:t>New SID: Study on Integrated Sensing And Communication (ISAC) for NR</w:t>
      </w:r>
      <w:r>
        <w:rPr>
          <w:rFonts w:cs="Arial"/>
        </w:rPr>
        <w:t xml:space="preserve">, </w:t>
      </w:r>
      <w:r w:rsidR="00E564A5">
        <w:rPr>
          <w:rFonts w:cs="Arial"/>
        </w:rPr>
        <w:t>AT&amp;T</w:t>
      </w:r>
    </w:p>
    <w:p w14:paraId="091626D4" w14:textId="4E9C9D16" w:rsidR="00DE4070" w:rsidRDefault="00DE4070" w:rsidP="00DF4A94">
      <w:r>
        <w:rPr>
          <w:rFonts w:cs="Arial" w:hint="eastAsia"/>
        </w:rPr>
        <w:t>[</w:t>
      </w:r>
      <w:r>
        <w:rPr>
          <w:rFonts w:cs="Arial"/>
        </w:rPr>
        <w:t xml:space="preserve">2] </w:t>
      </w:r>
      <w:r w:rsidRPr="00DE4070">
        <w:rPr>
          <w:rFonts w:cs="Arial"/>
        </w:rPr>
        <w:t>3GPP TR 23.700-14</w:t>
      </w:r>
      <w:r>
        <w:rPr>
          <w:rFonts w:cs="Arial" w:hint="eastAsia"/>
        </w:rPr>
        <w:t>:</w:t>
      </w:r>
      <w:r>
        <w:rPr>
          <w:rFonts w:cs="Arial"/>
        </w:rPr>
        <w:t xml:space="preserve"> “</w:t>
      </w:r>
      <w:r w:rsidRPr="00415549">
        <w:t>Study on Integrated Sensing and Communication</w:t>
      </w:r>
      <w:r>
        <w:t xml:space="preserve">; </w:t>
      </w:r>
      <w:r>
        <w:rPr>
          <w:rFonts w:hint="eastAsia"/>
        </w:rPr>
        <w:t>Stage</w:t>
      </w:r>
      <w:r>
        <w:t xml:space="preserve"> 2”, </w:t>
      </w:r>
      <w:r w:rsidRPr="00DE4070">
        <w:rPr>
          <w:rFonts w:cs="Arial"/>
        </w:rPr>
        <w:t>V1.0.0 (2025-09)</w:t>
      </w:r>
    </w:p>
    <w:sectPr w:rsidR="00DE407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E5D28" w14:textId="77777777" w:rsidR="00A5057D" w:rsidRDefault="00A5057D">
      <w:r>
        <w:separator/>
      </w:r>
    </w:p>
  </w:endnote>
  <w:endnote w:type="continuationSeparator" w:id="0">
    <w:p w14:paraId="4F42160C" w14:textId="77777777" w:rsidR="00A5057D" w:rsidRDefault="00A5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5F212" w14:textId="77777777" w:rsidR="00A5057D" w:rsidRDefault="00A5057D">
      <w:r>
        <w:separator/>
      </w:r>
    </w:p>
  </w:footnote>
  <w:footnote w:type="continuationSeparator" w:id="0">
    <w:p w14:paraId="02BBDB93" w14:textId="77777777" w:rsidR="00A5057D" w:rsidRDefault="00A50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F48D2"/>
    <w:multiLevelType w:val="hybridMultilevel"/>
    <w:tmpl w:val="72F81356"/>
    <w:lvl w:ilvl="0" w:tplc="BAC224C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1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0"/>
  </w:num>
  <w:num w:numId="8">
    <w:abstractNumId w:val="12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  <w:num w:numId="13">
    <w:abstractNumId w:val="0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1E30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C1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32C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AAA"/>
    <w:rsid w:val="000A190F"/>
    <w:rsid w:val="000A1936"/>
    <w:rsid w:val="000A1B7B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43F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B7FD3"/>
    <w:rsid w:val="001C0552"/>
    <w:rsid w:val="001C0931"/>
    <w:rsid w:val="001C12B3"/>
    <w:rsid w:val="001C137B"/>
    <w:rsid w:val="001C1631"/>
    <w:rsid w:val="001C1CE5"/>
    <w:rsid w:val="001C26B3"/>
    <w:rsid w:val="001C2BCC"/>
    <w:rsid w:val="001C3D2A"/>
    <w:rsid w:val="001C4245"/>
    <w:rsid w:val="001C447D"/>
    <w:rsid w:val="001C496F"/>
    <w:rsid w:val="001C5516"/>
    <w:rsid w:val="001C73A2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9E4"/>
    <w:rsid w:val="00231EC5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AE"/>
    <w:rsid w:val="00235EF6"/>
    <w:rsid w:val="00236F55"/>
    <w:rsid w:val="00240493"/>
    <w:rsid w:val="0024050B"/>
    <w:rsid w:val="00241559"/>
    <w:rsid w:val="00241EB7"/>
    <w:rsid w:val="002435B3"/>
    <w:rsid w:val="0024373E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3C9E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2A5"/>
    <w:rsid w:val="002D64F9"/>
    <w:rsid w:val="002D7621"/>
    <w:rsid w:val="002D7637"/>
    <w:rsid w:val="002D774D"/>
    <w:rsid w:val="002E109F"/>
    <w:rsid w:val="002E11C0"/>
    <w:rsid w:val="002E17F2"/>
    <w:rsid w:val="002E2179"/>
    <w:rsid w:val="002E2360"/>
    <w:rsid w:val="002E2AE2"/>
    <w:rsid w:val="002E2EBC"/>
    <w:rsid w:val="002E3EA6"/>
    <w:rsid w:val="002E5BE3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CB3"/>
    <w:rsid w:val="002F4EF2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6B3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58A7"/>
    <w:rsid w:val="0031629C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691B"/>
    <w:rsid w:val="00346DB5"/>
    <w:rsid w:val="003472D8"/>
    <w:rsid w:val="003477B1"/>
    <w:rsid w:val="003503FC"/>
    <w:rsid w:val="003519CE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B3B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7CE1"/>
    <w:rsid w:val="00380033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250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1967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B57"/>
    <w:rsid w:val="00426CD7"/>
    <w:rsid w:val="00427248"/>
    <w:rsid w:val="00427572"/>
    <w:rsid w:val="00427629"/>
    <w:rsid w:val="004276D1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64D"/>
    <w:rsid w:val="004A6744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F2A"/>
    <w:rsid w:val="004F7C46"/>
    <w:rsid w:val="004F7DE8"/>
    <w:rsid w:val="004F7ECA"/>
    <w:rsid w:val="00500028"/>
    <w:rsid w:val="00500AE7"/>
    <w:rsid w:val="005012C2"/>
    <w:rsid w:val="0050135E"/>
    <w:rsid w:val="00501C42"/>
    <w:rsid w:val="00503C3C"/>
    <w:rsid w:val="00504049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201"/>
    <w:rsid w:val="0054469B"/>
    <w:rsid w:val="005448C9"/>
    <w:rsid w:val="00545689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236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B2B"/>
    <w:rsid w:val="005E6DDE"/>
    <w:rsid w:val="005F05B0"/>
    <w:rsid w:val="005F0BD9"/>
    <w:rsid w:val="005F0C4B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99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BD9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618B"/>
    <w:rsid w:val="00656626"/>
    <w:rsid w:val="00656A92"/>
    <w:rsid w:val="00656DDE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36C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F67"/>
    <w:rsid w:val="0068530B"/>
    <w:rsid w:val="006858EE"/>
    <w:rsid w:val="00686494"/>
    <w:rsid w:val="00687ED4"/>
    <w:rsid w:val="0069055A"/>
    <w:rsid w:val="00691672"/>
    <w:rsid w:val="00691D8A"/>
    <w:rsid w:val="006944A7"/>
    <w:rsid w:val="00694B5B"/>
    <w:rsid w:val="006957D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D53"/>
    <w:rsid w:val="006F5F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8F5"/>
    <w:rsid w:val="00704B94"/>
    <w:rsid w:val="00704EDB"/>
    <w:rsid w:val="00705729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51E0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903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F7C"/>
    <w:rsid w:val="007F007D"/>
    <w:rsid w:val="007F1F7D"/>
    <w:rsid w:val="007F22B7"/>
    <w:rsid w:val="007F22C6"/>
    <w:rsid w:val="007F2CE0"/>
    <w:rsid w:val="007F2E47"/>
    <w:rsid w:val="007F3A50"/>
    <w:rsid w:val="007F49AA"/>
    <w:rsid w:val="007F5108"/>
    <w:rsid w:val="007F5349"/>
    <w:rsid w:val="007F6389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A81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E7"/>
    <w:rsid w:val="008E2426"/>
    <w:rsid w:val="008E27F0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AB"/>
    <w:rsid w:val="008F2916"/>
    <w:rsid w:val="008F2F80"/>
    <w:rsid w:val="008F33DC"/>
    <w:rsid w:val="008F38CF"/>
    <w:rsid w:val="008F39DD"/>
    <w:rsid w:val="008F3D68"/>
    <w:rsid w:val="008F3F2C"/>
    <w:rsid w:val="008F3FBF"/>
    <w:rsid w:val="008F477F"/>
    <w:rsid w:val="008F4E66"/>
    <w:rsid w:val="008F58B3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5B36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FF0"/>
    <w:rsid w:val="009D5A44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106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40D0"/>
    <w:rsid w:val="00A441BD"/>
    <w:rsid w:val="00A44365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057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2277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6123"/>
    <w:rsid w:val="00A96C79"/>
    <w:rsid w:val="00A96F30"/>
    <w:rsid w:val="00A97224"/>
    <w:rsid w:val="00A97C01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D81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EBC"/>
    <w:rsid w:val="00B02FA3"/>
    <w:rsid w:val="00B05084"/>
    <w:rsid w:val="00B054B4"/>
    <w:rsid w:val="00B06BB2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859"/>
    <w:rsid w:val="00B3620B"/>
    <w:rsid w:val="00B3632A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44C3"/>
    <w:rsid w:val="00B64BA9"/>
    <w:rsid w:val="00B664C7"/>
    <w:rsid w:val="00B66E82"/>
    <w:rsid w:val="00B67A08"/>
    <w:rsid w:val="00B70061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62F3"/>
    <w:rsid w:val="00BA74BE"/>
    <w:rsid w:val="00BA76E0"/>
    <w:rsid w:val="00BB09DF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7406"/>
    <w:rsid w:val="00BE7603"/>
    <w:rsid w:val="00BE7D47"/>
    <w:rsid w:val="00BF0946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9FF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40156"/>
    <w:rsid w:val="00C4086B"/>
    <w:rsid w:val="00C41154"/>
    <w:rsid w:val="00C416B3"/>
    <w:rsid w:val="00C41779"/>
    <w:rsid w:val="00C41B67"/>
    <w:rsid w:val="00C41CBE"/>
    <w:rsid w:val="00C42260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1CD"/>
    <w:rsid w:val="00C74323"/>
    <w:rsid w:val="00C74492"/>
    <w:rsid w:val="00C75D2F"/>
    <w:rsid w:val="00C76232"/>
    <w:rsid w:val="00C767BE"/>
    <w:rsid w:val="00C76E3C"/>
    <w:rsid w:val="00C7738A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6CA"/>
    <w:rsid w:val="00C8786D"/>
    <w:rsid w:val="00C87EE9"/>
    <w:rsid w:val="00C90020"/>
    <w:rsid w:val="00C9027A"/>
    <w:rsid w:val="00C903F7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12A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6A1"/>
    <w:rsid w:val="00D77407"/>
    <w:rsid w:val="00D77B1D"/>
    <w:rsid w:val="00D77EF5"/>
    <w:rsid w:val="00D801F9"/>
    <w:rsid w:val="00D8021F"/>
    <w:rsid w:val="00D80383"/>
    <w:rsid w:val="00D81D62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98E"/>
    <w:rsid w:val="00DD5229"/>
    <w:rsid w:val="00DD56D7"/>
    <w:rsid w:val="00DD5B9B"/>
    <w:rsid w:val="00DD6063"/>
    <w:rsid w:val="00DD60DD"/>
    <w:rsid w:val="00DD62C0"/>
    <w:rsid w:val="00DD7512"/>
    <w:rsid w:val="00DD7625"/>
    <w:rsid w:val="00DE05AC"/>
    <w:rsid w:val="00DE1399"/>
    <w:rsid w:val="00DE191C"/>
    <w:rsid w:val="00DE2674"/>
    <w:rsid w:val="00DE26E3"/>
    <w:rsid w:val="00DE2775"/>
    <w:rsid w:val="00DE28CB"/>
    <w:rsid w:val="00DE2A91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D1"/>
    <w:rsid w:val="00E02FE2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4E8"/>
    <w:rsid w:val="00E80BFF"/>
    <w:rsid w:val="00E80C06"/>
    <w:rsid w:val="00E81D96"/>
    <w:rsid w:val="00E822CB"/>
    <w:rsid w:val="00E8234C"/>
    <w:rsid w:val="00E82640"/>
    <w:rsid w:val="00E82BAF"/>
    <w:rsid w:val="00E83AA9"/>
    <w:rsid w:val="00E83D71"/>
    <w:rsid w:val="00E83DD4"/>
    <w:rsid w:val="00E84ABC"/>
    <w:rsid w:val="00E85928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6192"/>
    <w:rsid w:val="00EE6BBB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B84"/>
    <w:rsid w:val="00F2042B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CD7"/>
    <w:rsid w:val="00F25923"/>
    <w:rsid w:val="00F2637B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DCB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5461"/>
    <w:rsid w:val="00F46157"/>
    <w:rsid w:val="00F47068"/>
    <w:rsid w:val="00F47241"/>
    <w:rsid w:val="00F4766C"/>
    <w:rsid w:val="00F47BDF"/>
    <w:rsid w:val="00F47FB9"/>
    <w:rsid w:val="00F5060E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E51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0"/>
    <w:next w:val="a0"/>
    <w:qFormat/>
    <w:rsid w:val="00910A74"/>
    <w:pPr>
      <w:outlineLvl w:val="3"/>
    </w:pPr>
    <w:rPr>
      <w:sz w:val="24"/>
      <w:szCs w:val="24"/>
    </w:rPr>
  </w:style>
  <w:style w:type="paragraph" w:styleId="50">
    <w:name w:val="heading 5"/>
    <w:aliases w:val="h5,Heading5"/>
    <w:basedOn w:val="40"/>
    <w:next w:val="a0"/>
    <w:qFormat/>
    <w:rsid w:val="00910A74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outlineLvl w:val="7"/>
    </w:pPr>
  </w:style>
  <w:style w:type="paragraph" w:styleId="9">
    <w:name w:val="heading 9"/>
    <w:basedOn w:val="8"/>
    <w:next w:val="a0"/>
    <w:qFormat/>
    <w:rsid w:val="00910A7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0">
    <w:name w:val="index 2"/>
    <w:basedOn w:val="11"/>
    <w:semiHidden/>
    <w:rsid w:val="00910A74"/>
    <w:pPr>
      <w:ind w:left="284"/>
    </w:pPr>
  </w:style>
  <w:style w:type="paragraph" w:styleId="11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a0"/>
    <w:semiHidden/>
    <w:rsid w:val="00910A74"/>
    <w:pPr>
      <w:ind w:left="1985" w:hanging="1985"/>
    </w:pPr>
  </w:style>
  <w:style w:type="paragraph" w:styleId="TOC7">
    <w:name w:val="toc 7"/>
    <w:basedOn w:val="TOC6"/>
    <w:next w:val="a0"/>
    <w:semiHidden/>
    <w:rsid w:val="00910A74"/>
    <w:pPr>
      <w:ind w:left="2268" w:hanging="2268"/>
    </w:pPr>
  </w:style>
  <w:style w:type="paragraph" w:styleId="22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2"/>
      </w:numPr>
    </w:pPr>
  </w:style>
  <w:style w:type="paragraph" w:styleId="3">
    <w:name w:val="List Bullet 3"/>
    <w:basedOn w:val="22"/>
    <w:rsid w:val="00910A74"/>
    <w:pPr>
      <w:numPr>
        <w:numId w:val="3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3">
    <w:name w:val="List 2"/>
    <w:basedOn w:val="a7"/>
    <w:rsid w:val="00910A74"/>
    <w:pPr>
      <w:ind w:left="851"/>
    </w:pPr>
  </w:style>
  <w:style w:type="paragraph" w:styleId="31">
    <w:name w:val="List 3"/>
    <w:basedOn w:val="23"/>
    <w:rsid w:val="00910A74"/>
    <w:pPr>
      <w:ind w:left="1135"/>
    </w:pPr>
  </w:style>
  <w:style w:type="paragraph" w:styleId="41">
    <w:name w:val="List 4"/>
    <w:basedOn w:val="31"/>
    <w:rsid w:val="00910A74"/>
    <w:pPr>
      <w:ind w:left="1418"/>
    </w:pPr>
  </w:style>
  <w:style w:type="paragraph" w:styleId="51">
    <w:name w:val="List 5"/>
    <w:basedOn w:val="41"/>
    <w:rsid w:val="00910A7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910A74"/>
    <w:pPr>
      <w:numPr>
        <w:numId w:val="4"/>
      </w:numPr>
    </w:pPr>
  </w:style>
  <w:style w:type="paragraph" w:styleId="5">
    <w:name w:val="List Bullet 5"/>
    <w:basedOn w:val="4"/>
    <w:rsid w:val="00910A74"/>
    <w:pPr>
      <w:numPr>
        <w:numId w:val="1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3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a0"/>
    <w:link w:val="12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afc">
    <w:name w:val="Book Title"/>
    <w:uiPriority w:val="33"/>
    <w:qFormat/>
    <w:rsid w:val="00186B4A"/>
    <w:rPr>
      <w:b/>
      <w:bCs/>
      <w:i/>
      <w:iCs/>
      <w:spacing w:val="5"/>
    </w:rPr>
  </w:style>
  <w:style w:type="paragraph" w:styleId="afd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12">
    <w:name w:val="列表段落 字符1"/>
    <w:aliases w:val="列出段落 字符,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목록 단 字符,1st level - Bullet List Paragraph 字符,Lettre d'introduction 字符"/>
    <w:link w:val="af9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fe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af6">
    <w:name w:val="批注文字 字符"/>
    <w:link w:val="af5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3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aff">
    <w:name w:val="Normal (Web)"/>
    <w:basedOn w:val="a0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a0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aff0">
    <w:name w:val="Title"/>
    <w:basedOn w:val="a0"/>
    <w:next w:val="a0"/>
    <w:link w:val="aff1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1">
    <w:name w:val="标题 字符"/>
    <w:basedOn w:val="a1"/>
    <w:link w:val="aff0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2">
    <w:name w:val="Subtitle"/>
    <w:basedOn w:val="a0"/>
    <w:next w:val="a0"/>
    <w:link w:val="aff3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1"/>
    <w:link w:val="aff2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a0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51"/>
    <w:next w:val="a0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103</TotalTime>
  <Pages>4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12</cp:revision>
  <cp:lastPrinted>2008-01-31T00:09:00Z</cp:lastPrinted>
  <dcterms:created xsi:type="dcterms:W3CDTF">2025-09-24T06:57:00Z</dcterms:created>
  <dcterms:modified xsi:type="dcterms:W3CDTF">2025-10-02T12:36:00Z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